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E5B00" w14:textId="77777777" w:rsidR="00162C83" w:rsidRDefault="00162C83" w:rsidP="00162C83">
      <w:pPr>
        <w:pStyle w:val="Heading1"/>
      </w:pPr>
      <w:r>
        <w:t>READING</w:t>
      </w:r>
    </w:p>
    <w:p w14:paraId="29C5BDD5" w14:textId="77777777" w:rsidR="00162C83" w:rsidRPr="005E7B7F" w:rsidRDefault="00162C83" w:rsidP="007C6DA6">
      <w:pPr>
        <w:pStyle w:val="readingtext"/>
        <w:shd w:val="clear" w:color="auto" w:fill="auto"/>
        <w:spacing w:before="80" w:after="80" w:line="276" w:lineRule="auto"/>
        <w:rPr>
          <w:b/>
        </w:rPr>
      </w:pPr>
      <w:r w:rsidRPr="005E7B7F">
        <w:rPr>
          <w:b/>
        </w:rPr>
        <w:t>Tom</w:t>
      </w:r>
    </w:p>
    <w:p w14:paraId="22105C03" w14:textId="77777777" w:rsidR="00162C83" w:rsidRPr="005E7B7F" w:rsidRDefault="00162C83" w:rsidP="007C6DA6">
      <w:pPr>
        <w:pStyle w:val="readingtext"/>
        <w:shd w:val="clear" w:color="auto" w:fill="auto"/>
        <w:spacing w:before="80" w:after="80" w:line="276" w:lineRule="auto"/>
      </w:pPr>
      <w:r w:rsidRPr="005E7B7F">
        <w:t xml:space="preserve">I love fashion. It’s important to look cool, so buying good clothes is important. I like wearing designer clothes, and I like looking at them online. I’m wearing some right now – a yellow shirt and some nice shoes. </w:t>
      </w:r>
    </w:p>
    <w:p w14:paraId="68A6AB71" w14:textId="2EC39E92" w:rsidR="00162C83" w:rsidRPr="005E7B7F" w:rsidRDefault="00162C83" w:rsidP="007C6DA6">
      <w:pPr>
        <w:pStyle w:val="readingtext"/>
        <w:shd w:val="clear" w:color="auto" w:fill="auto"/>
        <w:spacing w:before="80" w:after="80" w:line="276" w:lineRule="auto"/>
      </w:pPr>
      <w:r w:rsidRPr="005E7B7F">
        <w:t xml:space="preserve">But I don’t think it’s important to only wear designer clothes. I want to look different </w:t>
      </w:r>
      <w:r w:rsidR="003400A8">
        <w:t>from</w:t>
      </w:r>
      <w:r w:rsidR="003400A8" w:rsidRPr="005E7B7F">
        <w:t xml:space="preserve"> </w:t>
      </w:r>
      <w:r w:rsidRPr="005E7B7F">
        <w:t>other people. I don’t want to wear the same things as they do.</w:t>
      </w:r>
    </w:p>
    <w:p w14:paraId="5D0BEB69" w14:textId="21A71C76" w:rsidR="00162C83" w:rsidRPr="005E7B7F" w:rsidRDefault="00162C83" w:rsidP="007C6DA6">
      <w:pPr>
        <w:pStyle w:val="readingtext"/>
        <w:shd w:val="clear" w:color="auto" w:fill="auto"/>
        <w:spacing w:before="80" w:after="80" w:line="276" w:lineRule="auto"/>
      </w:pPr>
      <w:r w:rsidRPr="005E7B7F">
        <w:t xml:space="preserve">I find lots of bargains </w:t>
      </w:r>
      <w:r w:rsidR="00C30CFD">
        <w:t>at</w:t>
      </w:r>
      <w:r w:rsidR="00C30CFD" w:rsidRPr="005E7B7F">
        <w:t xml:space="preserve"> </w:t>
      </w:r>
      <w:r w:rsidRPr="005E7B7F">
        <w:t xml:space="preserve">an open-air market near my house. It has lots of interesting things. Some of them look </w:t>
      </w:r>
      <w:proofErr w:type="gramStart"/>
      <w:r w:rsidRPr="005E7B7F">
        <w:t>really cool</w:t>
      </w:r>
      <w:proofErr w:type="gramEnd"/>
      <w:r w:rsidRPr="005E7B7F">
        <w:t>!</w:t>
      </w:r>
    </w:p>
    <w:p w14:paraId="2D53016C" w14:textId="77777777" w:rsidR="00162C83" w:rsidRPr="005E7B7F" w:rsidRDefault="00162C83" w:rsidP="007C6DA6">
      <w:pPr>
        <w:pStyle w:val="readingtext"/>
        <w:shd w:val="clear" w:color="auto" w:fill="auto"/>
        <w:spacing w:before="80" w:after="80" w:line="276" w:lineRule="auto"/>
      </w:pPr>
      <w:r w:rsidRPr="005E7B7F">
        <w:t>How important are clothes to you? Post your comment below!</w:t>
      </w:r>
    </w:p>
    <w:p w14:paraId="646A63C0" w14:textId="77777777" w:rsidR="00162C83" w:rsidRPr="005E7B7F" w:rsidRDefault="00162C83" w:rsidP="005E7B7F">
      <w:pPr>
        <w:pStyle w:val="readingtext"/>
        <w:spacing w:before="80" w:after="80" w:line="276" w:lineRule="auto"/>
        <w:rPr>
          <w:b/>
        </w:rPr>
      </w:pPr>
      <w:r w:rsidRPr="005E7B7F">
        <w:rPr>
          <w:b/>
        </w:rPr>
        <w:t>Lisa</w:t>
      </w:r>
    </w:p>
    <w:p w14:paraId="60819C95" w14:textId="77777777" w:rsidR="00162C83" w:rsidRPr="005E7B7F" w:rsidRDefault="00162C83" w:rsidP="005E7B7F">
      <w:pPr>
        <w:pStyle w:val="readingtext"/>
        <w:spacing w:before="80" w:after="80" w:line="276" w:lineRule="auto"/>
      </w:pPr>
      <w:r w:rsidRPr="005E7B7F">
        <w:t>I agree! People don’t need designer clothes. I’m wearing a cheap T-shirt right now. My friends have the same. I don’t go to markets. I buy clothes online. You can find some real bargains sometimes!</w:t>
      </w:r>
    </w:p>
    <w:p w14:paraId="6760E62E" w14:textId="77777777" w:rsidR="00162C83" w:rsidRPr="005E7B7F" w:rsidRDefault="00162C83" w:rsidP="007C6DA6">
      <w:pPr>
        <w:pStyle w:val="readingtext"/>
        <w:shd w:val="clear" w:color="auto" w:fill="BFBFBF" w:themeFill="background1" w:themeFillShade="BF"/>
        <w:spacing w:before="80" w:after="80" w:line="276" w:lineRule="auto"/>
        <w:rPr>
          <w:b/>
        </w:rPr>
      </w:pPr>
      <w:r w:rsidRPr="005E7B7F">
        <w:rPr>
          <w:b/>
        </w:rPr>
        <w:t>Emma</w:t>
      </w:r>
    </w:p>
    <w:p w14:paraId="0B6B5BB0" w14:textId="6282298B" w:rsidR="00162C83" w:rsidRPr="005E7B7F" w:rsidRDefault="00162C83" w:rsidP="007C6DA6">
      <w:pPr>
        <w:pStyle w:val="readingtext"/>
        <w:shd w:val="clear" w:color="auto" w:fill="BFBFBF" w:themeFill="background1" w:themeFillShade="BF"/>
        <w:spacing w:before="80" w:after="80" w:line="276" w:lineRule="auto"/>
      </w:pPr>
      <w:r w:rsidRPr="005E7B7F">
        <w:t>I’m not interested in being cool or wearing expensive things, but I like fashion, too! There’s a good market in my town. I often go there. It’s cheap</w:t>
      </w:r>
      <w:r w:rsidR="00402F98">
        <w:t>,</w:t>
      </w:r>
      <w:r w:rsidRPr="005E7B7F">
        <w:t xml:space="preserve"> and the people are friendly. </w:t>
      </w:r>
    </w:p>
    <w:p w14:paraId="30A934C6" w14:textId="77777777" w:rsidR="00162C83" w:rsidRPr="005E7B7F" w:rsidRDefault="00162C83" w:rsidP="005E7B7F">
      <w:pPr>
        <w:pStyle w:val="readingtext"/>
        <w:spacing w:before="80" w:after="80" w:line="276" w:lineRule="auto"/>
        <w:rPr>
          <w:b/>
        </w:rPr>
      </w:pPr>
      <w:r w:rsidRPr="005E7B7F">
        <w:rPr>
          <w:b/>
        </w:rPr>
        <w:t>Kate</w:t>
      </w:r>
    </w:p>
    <w:p w14:paraId="665A4E7E" w14:textId="7DE05911" w:rsidR="00162C83" w:rsidRPr="005E7B7F" w:rsidRDefault="00162C83" w:rsidP="005E7B7F">
      <w:pPr>
        <w:pStyle w:val="readingtext"/>
        <w:spacing w:before="80" w:after="80" w:line="276" w:lineRule="auto"/>
      </w:pPr>
      <w:r w:rsidRPr="005E7B7F">
        <w:t xml:space="preserve">I’m working </w:t>
      </w:r>
      <w:r w:rsidR="00C30CFD">
        <w:t>at</w:t>
      </w:r>
      <w:r w:rsidR="00C30CFD" w:rsidRPr="005E7B7F">
        <w:t xml:space="preserve"> </w:t>
      </w:r>
      <w:r w:rsidRPr="005E7B7F">
        <w:t xml:space="preserve">a </w:t>
      </w:r>
      <w:r w:rsidR="00C30CFD" w:rsidRPr="005E7B7F">
        <w:t>cloth</w:t>
      </w:r>
      <w:r w:rsidR="00C30CFD">
        <w:t>ing</w:t>
      </w:r>
      <w:r w:rsidR="00C30CFD" w:rsidRPr="005E7B7F">
        <w:t xml:space="preserve"> </w:t>
      </w:r>
      <w:r w:rsidR="00C30CFD">
        <w:t>store</w:t>
      </w:r>
      <w:r w:rsidR="00C30CFD" w:rsidRPr="005E7B7F">
        <w:t xml:space="preserve"> </w:t>
      </w:r>
      <w:r w:rsidRPr="005E7B7F">
        <w:t xml:space="preserve">right now. That’s my job! I’m looking at all the people. They’re all walking around and buying the same clothes! Everyone wants to look the same! I like wearing bright </w:t>
      </w:r>
      <w:proofErr w:type="spellStart"/>
      <w:r w:rsidRPr="005E7B7F">
        <w:t>colors</w:t>
      </w:r>
      <w:proofErr w:type="spellEnd"/>
      <w:r w:rsidRPr="005E7B7F">
        <w:t xml:space="preserve"> because it’s important for me to look different!</w:t>
      </w:r>
    </w:p>
    <w:p w14:paraId="31822B50" w14:textId="77777777" w:rsidR="00162C83" w:rsidRPr="005E7B7F" w:rsidRDefault="00162C83" w:rsidP="007C6DA6">
      <w:pPr>
        <w:pStyle w:val="readingtext"/>
        <w:shd w:val="clear" w:color="auto" w:fill="BFBFBF" w:themeFill="background1" w:themeFillShade="BF"/>
        <w:spacing w:before="80" w:after="80" w:line="276" w:lineRule="auto"/>
        <w:rPr>
          <w:b/>
        </w:rPr>
      </w:pPr>
      <w:r w:rsidRPr="005E7B7F">
        <w:rPr>
          <w:b/>
        </w:rPr>
        <w:t>Peter</w:t>
      </w:r>
    </w:p>
    <w:p w14:paraId="69C47959" w14:textId="0B9735D4" w:rsidR="00162C83" w:rsidRPr="005E7B7F" w:rsidRDefault="00162C83" w:rsidP="007C6DA6">
      <w:pPr>
        <w:pStyle w:val="readingtext"/>
        <w:shd w:val="clear" w:color="auto" w:fill="BFBFBF" w:themeFill="background1" w:themeFillShade="BF"/>
        <w:spacing w:before="80" w:after="80" w:line="276" w:lineRule="auto"/>
      </w:pPr>
      <w:r w:rsidRPr="005E7B7F">
        <w:t xml:space="preserve">For me, fashion is not so important. I’m not interested in what other people think. I want to feel comfortable! I have </w:t>
      </w:r>
      <w:r w:rsidR="00C30CFD">
        <w:t>a lot</w:t>
      </w:r>
      <w:r w:rsidR="00C30CFD" w:rsidRPr="005E7B7F">
        <w:t xml:space="preserve"> </w:t>
      </w:r>
      <w:r w:rsidRPr="005E7B7F">
        <w:t>of old clothes, and I love them.</w:t>
      </w:r>
    </w:p>
    <w:p w14:paraId="31702AA4" w14:textId="77777777" w:rsidR="00162C83" w:rsidRDefault="00162C83" w:rsidP="00162C83">
      <w:pPr>
        <w:pStyle w:val="textbox"/>
        <w:tabs>
          <w:tab w:val="clear" w:pos="284"/>
          <w:tab w:val="left" w:pos="1155"/>
        </w:tabs>
      </w:pPr>
    </w:p>
    <w:p w14:paraId="3720B137" w14:textId="77777777" w:rsidR="00162C83" w:rsidRDefault="00162C83" w:rsidP="00162C83">
      <w:pPr>
        <w:pStyle w:val="Rubric"/>
        <w:sectPr w:rsidR="00162C83" w:rsidSect="009B610D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7C3B6A70" w14:textId="5611E05E" w:rsidR="00162C83" w:rsidRPr="00162C83" w:rsidRDefault="00162C83" w:rsidP="00162C83">
      <w:pPr>
        <w:pStyle w:val="Rubric"/>
      </w:pPr>
      <w:r w:rsidRPr="00162C83">
        <w:t>1</w:t>
      </w:r>
      <w:r w:rsidRPr="00162C83">
        <w:tab/>
        <w:t xml:space="preserve">Read the blog post. Answer the questions. Write </w:t>
      </w:r>
      <w:r w:rsidRPr="000B1F11">
        <w:rPr>
          <w:i/>
        </w:rPr>
        <w:t>no</w:t>
      </w:r>
      <w:r w:rsidR="00C30CFD" w:rsidRPr="000B1F11">
        <w:rPr>
          <w:i/>
        </w:rPr>
        <w:t xml:space="preserve"> </w:t>
      </w:r>
      <w:r w:rsidRPr="000B1F11">
        <w:rPr>
          <w:i/>
        </w:rPr>
        <w:t>one</w:t>
      </w:r>
      <w:r w:rsidRPr="00162C83">
        <w:t xml:space="preserve"> if the information doesn’t match </w:t>
      </w:r>
      <w:r w:rsidR="00282490">
        <w:br/>
      </w:r>
      <w:r w:rsidRPr="00162C83">
        <w:t>a person.</w:t>
      </w:r>
    </w:p>
    <w:p w14:paraId="0E6F3444" w14:textId="77777777" w:rsidR="00162C83" w:rsidRDefault="00162C83" w:rsidP="005E7B7F">
      <w:pPr>
        <w:pStyle w:val="questions"/>
        <w:numPr>
          <w:ilvl w:val="0"/>
          <w:numId w:val="1"/>
        </w:numPr>
        <w:ind w:left="284" w:hanging="284"/>
      </w:pPr>
      <w:r>
        <w:t xml:space="preserve">Who is wearing designer clothes </w:t>
      </w:r>
      <w:proofErr w:type="gramStart"/>
      <w:r>
        <w:t>at the moment</w:t>
      </w:r>
      <w:proofErr w:type="gramEnd"/>
      <w:r>
        <w:t xml:space="preserve">? </w:t>
      </w:r>
      <w:r w:rsidRPr="003D29F0">
        <w:rPr>
          <w:i/>
          <w:color w:val="404040"/>
          <w:u w:val="single"/>
        </w:rPr>
        <w:t>Tom</w:t>
      </w:r>
      <w:r w:rsidRPr="005E5C3B">
        <w:t xml:space="preserve">  </w:t>
      </w:r>
      <w:r>
        <w:rPr>
          <w:rFonts w:ascii="Caliban Std Regular" w:hAnsi="Caliban Std Regular" w:cs="Caliban Std Regular"/>
          <w:sz w:val="28"/>
          <w:szCs w:val="28"/>
        </w:rPr>
        <w:t xml:space="preserve"> </w:t>
      </w:r>
    </w:p>
    <w:p w14:paraId="5B34C5A1" w14:textId="72180AD4" w:rsidR="00162C83" w:rsidRDefault="00162C83" w:rsidP="005E7B7F">
      <w:pPr>
        <w:pStyle w:val="questions"/>
        <w:numPr>
          <w:ilvl w:val="0"/>
          <w:numId w:val="1"/>
        </w:numPr>
        <w:ind w:left="284" w:hanging="284"/>
      </w:pPr>
      <w:r>
        <w:t>Who likes fashion, but doesn’t think it’s important to be cool?</w:t>
      </w:r>
      <w:r w:rsidR="008026BB">
        <w:t xml:space="preserve"> </w:t>
      </w:r>
      <w:r>
        <w:t xml:space="preserve">____________________ </w:t>
      </w:r>
    </w:p>
    <w:p w14:paraId="128EA2C8" w14:textId="291357EE" w:rsidR="00162C83" w:rsidRDefault="00AF3458" w:rsidP="005E7B7F">
      <w:pPr>
        <w:pStyle w:val="questions"/>
        <w:numPr>
          <w:ilvl w:val="0"/>
          <w:numId w:val="1"/>
        </w:numPr>
        <w:ind w:left="284" w:hanging="284"/>
      </w:pPr>
      <w:r>
        <w:t>Who t</w:t>
      </w:r>
      <w:r w:rsidR="00162C83">
        <w:t>hinks it’s important to only wear designer clothes</w:t>
      </w:r>
      <w:r>
        <w:t>?</w:t>
      </w:r>
      <w:r w:rsidR="008026BB">
        <w:t xml:space="preserve"> </w:t>
      </w:r>
      <w:r w:rsidR="00162C83">
        <w:t>________________________</w:t>
      </w:r>
    </w:p>
    <w:p w14:paraId="05079EB6" w14:textId="77777777" w:rsidR="00162C83" w:rsidRDefault="00162C83" w:rsidP="005E7B7F">
      <w:pPr>
        <w:pStyle w:val="questions"/>
        <w:numPr>
          <w:ilvl w:val="0"/>
          <w:numId w:val="1"/>
        </w:numPr>
        <w:ind w:left="284" w:hanging="284"/>
      </w:pPr>
      <w:r>
        <w:t>Who buys clothes on the internet?  ________________________________</w:t>
      </w:r>
    </w:p>
    <w:p w14:paraId="10606D9C" w14:textId="5E8BD3C6" w:rsidR="00162C83" w:rsidRDefault="00162C83" w:rsidP="005E7B7F">
      <w:pPr>
        <w:pStyle w:val="questions"/>
        <w:numPr>
          <w:ilvl w:val="0"/>
          <w:numId w:val="1"/>
        </w:numPr>
        <w:ind w:left="284" w:hanging="284"/>
      </w:pPr>
      <w:r>
        <w:t>Which two people don’t want to be the same as other people?</w:t>
      </w:r>
      <w:r w:rsidR="008026BB">
        <w:t xml:space="preserve"> </w:t>
      </w:r>
      <w:r>
        <w:t>_________________ and</w:t>
      </w:r>
      <w:r w:rsidR="00AF3458">
        <w:t xml:space="preserve"> </w:t>
      </w:r>
      <w:r>
        <w:t xml:space="preserve">________________ </w:t>
      </w:r>
    </w:p>
    <w:p w14:paraId="5E59A3B5" w14:textId="13EE9DA6" w:rsidR="00162C83" w:rsidRDefault="00162C83" w:rsidP="005E7B7F">
      <w:pPr>
        <w:pStyle w:val="questions"/>
        <w:numPr>
          <w:ilvl w:val="0"/>
          <w:numId w:val="1"/>
        </w:numPr>
        <w:ind w:left="284" w:hanging="284"/>
      </w:pPr>
      <w:r>
        <w:t xml:space="preserve">Which two people buy clothes </w:t>
      </w:r>
      <w:r w:rsidR="00C30CFD">
        <w:t xml:space="preserve">at </w:t>
      </w:r>
      <w:r>
        <w:t>a market? ________________ and</w:t>
      </w:r>
      <w:r w:rsidR="00AF3458">
        <w:t xml:space="preserve"> </w:t>
      </w:r>
      <w:r>
        <w:t>____________________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162C83" w14:paraId="1BF5D3CC" w14:textId="77777777" w:rsidTr="00C0405D">
        <w:tc>
          <w:tcPr>
            <w:tcW w:w="476" w:type="dxa"/>
          </w:tcPr>
          <w:p w14:paraId="2FEA2CC6" w14:textId="77777777" w:rsidR="00162C83" w:rsidRDefault="00162C83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45C46F7C" w14:textId="77777777" w:rsidR="00162C83" w:rsidRPr="0057318B" w:rsidRDefault="00162C83" w:rsidP="00C0405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40CAF43A" w14:textId="4422A6BF" w:rsidR="00162C83" w:rsidRPr="00162C83" w:rsidRDefault="005E7B7F" w:rsidP="005E7B7F">
      <w:pPr>
        <w:pStyle w:val="Rubric"/>
      </w:pPr>
      <w:r>
        <w:br w:type="column"/>
      </w:r>
      <w:r>
        <w:t>2</w:t>
      </w:r>
      <w:r>
        <w:tab/>
      </w:r>
      <w:r w:rsidR="00162C83" w:rsidRPr="00162C83">
        <w:t>Read the blog post again. Mark the sentences T (true), F (false)</w:t>
      </w:r>
      <w:r w:rsidR="00C30CFD">
        <w:t>,</w:t>
      </w:r>
      <w:r w:rsidR="00162C83" w:rsidRPr="00162C83">
        <w:t xml:space="preserve"> or DS (doesn’t say). </w:t>
      </w:r>
    </w:p>
    <w:p w14:paraId="45083AF9" w14:textId="06D94966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 xml:space="preserve">Tom doesn’t like buying good clothes. </w:t>
      </w:r>
      <w:r w:rsidR="00CA0573"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</w:t>
      </w:r>
      <w:r w:rsidR="00CA0573" w:rsidRPr="003D29F0">
        <w:rPr>
          <w:i/>
          <w:color w:val="404040"/>
          <w:bdr w:val="single" w:sz="8" w:space="0" w:color="auto"/>
        </w:rPr>
        <w:t>F</w:t>
      </w:r>
      <w:r w:rsidR="00282490" w:rsidRPr="00282490">
        <w:rPr>
          <w:i/>
          <w:color w:val="FFFFFF" w:themeColor="background1"/>
          <w:bdr w:val="single" w:sz="8" w:space="0" w:color="auto"/>
        </w:rPr>
        <w:t>.</w:t>
      </w:r>
      <w:proofErr w:type="gramEnd"/>
    </w:p>
    <w:p w14:paraId="67CB3D7E" w14:textId="77777777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>Tom often buys clothes online.</w:t>
      </w:r>
      <w:r w:rsidR="005E7B7F"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B02FF35" w14:textId="0063C522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>Tom sometimes fi</w:t>
      </w:r>
      <w:r w:rsidR="005E7B7F">
        <w:t xml:space="preserve">nds cheap clothes </w:t>
      </w:r>
      <w:r w:rsidR="00C30CFD">
        <w:t xml:space="preserve">at </w:t>
      </w:r>
      <w:r w:rsidR="005E7B7F">
        <w:t>a market.</w:t>
      </w:r>
      <w:r w:rsidR="005E7B7F"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D059ECC" w14:textId="77777777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 xml:space="preserve">Lisa is wearing bright clothes </w:t>
      </w:r>
      <w:proofErr w:type="gramStart"/>
      <w:r>
        <w:t>at the moment</w:t>
      </w:r>
      <w:proofErr w:type="gramEnd"/>
      <w:r>
        <w:t xml:space="preserve">. </w:t>
      </w:r>
      <w:r w:rsidR="00CA0573"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BA9CC68" w14:textId="77777777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>Lisa often goes to markets.</w:t>
      </w:r>
      <w:r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C137285" w14:textId="77777777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 xml:space="preserve">Emma isn’t interested in fashion.  </w:t>
      </w:r>
      <w:r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t xml:space="preserve"> </w:t>
      </w:r>
    </w:p>
    <w:p w14:paraId="711D2FC1" w14:textId="77777777" w:rsidR="00162C83" w:rsidRDefault="005E7B7F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 xml:space="preserve">Kate likes her job.  </w:t>
      </w:r>
      <w:r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162C83">
        <w:t xml:space="preserve"> </w:t>
      </w:r>
    </w:p>
    <w:p w14:paraId="07BDFE58" w14:textId="2D1E10E9" w:rsid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</w:pPr>
      <w:r>
        <w:t xml:space="preserve">Kate thinks a lot of people want to wear the </w:t>
      </w:r>
      <w:r w:rsidR="005E7B7F">
        <w:br/>
      </w:r>
      <w:r>
        <w:t xml:space="preserve">same clothes.  </w:t>
      </w:r>
      <w:r>
        <w:rPr>
          <w:rFonts w:ascii="Hypatia Sans Pro Regular" w:hAnsi="Hypatia Sans Pro Regular" w:cs="Hypatia Sans Pro Regular"/>
        </w:rPr>
        <w:tab/>
      </w:r>
      <w:proofErr w:type="gramStart"/>
      <w:r w:rsidR="00282490" w:rsidRPr="00282490">
        <w:rPr>
          <w:color w:val="FFFFFF" w:themeColor="background1"/>
          <w:bdr w:val="single" w:sz="8" w:space="0" w:color="auto"/>
        </w:rPr>
        <w:t>.a.</w:t>
      </w:r>
      <w:proofErr w:type="gramEnd"/>
    </w:p>
    <w:p w14:paraId="1ED339EE" w14:textId="77777777" w:rsidR="00162C83" w:rsidRPr="00162C83" w:rsidRDefault="00162C83" w:rsidP="005E7B7F">
      <w:pPr>
        <w:pStyle w:val="questions"/>
        <w:numPr>
          <w:ilvl w:val="0"/>
          <w:numId w:val="5"/>
        </w:numPr>
        <w:tabs>
          <w:tab w:val="left" w:pos="4820"/>
        </w:tabs>
        <w:ind w:left="284" w:hanging="284"/>
        <w:rPr>
          <w:rFonts w:ascii="Hypatia Sans Pro Regular" w:hAnsi="Hypatia Sans Pro Regular" w:cs="Hypatia Sans Pro Regular"/>
        </w:rPr>
      </w:pPr>
      <w:r>
        <w:t xml:space="preserve">Peter thinks it’s important to look cool.  </w:t>
      </w:r>
      <w:r w:rsidR="00CA0573">
        <w:tab/>
      </w:r>
      <w:proofErr w:type="gramStart"/>
      <w:r w:rsidR="00CA0573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162C83" w14:paraId="3F390770" w14:textId="77777777" w:rsidTr="00C0405D">
        <w:tc>
          <w:tcPr>
            <w:tcW w:w="476" w:type="dxa"/>
          </w:tcPr>
          <w:p w14:paraId="28622FA3" w14:textId="77777777" w:rsidR="00162C83" w:rsidRDefault="00162C83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59CA4154" w14:textId="77777777" w:rsidR="00162C83" w:rsidRPr="0057318B" w:rsidRDefault="00162C83" w:rsidP="00C0405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09DF17F3" w14:textId="77777777" w:rsidR="00162C83" w:rsidRDefault="00162C83" w:rsidP="00162C83">
      <w:pPr>
        <w:pStyle w:val="questions"/>
        <w:ind w:left="357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</w:p>
    <w:p w14:paraId="4EA68AF6" w14:textId="77777777" w:rsidR="00162C83" w:rsidRDefault="00162C83" w:rsidP="00162C83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rFonts w:ascii="Hypatia Sans Pro Regular" w:hAnsi="Hypatia Sans Pro Regular" w:cs="Hypatia Sans Pro Regular"/>
        </w:rPr>
        <w:sectPr w:rsidR="00162C83" w:rsidSect="00CA0573">
          <w:type w:val="continuous"/>
          <w:pgSz w:w="11906" w:h="16838"/>
          <w:pgMar w:top="2410" w:right="566" w:bottom="709" w:left="567" w:header="0" w:footer="708" w:gutter="0"/>
          <w:cols w:num="2" w:space="283"/>
          <w:docGrid w:linePitch="360"/>
        </w:sectPr>
      </w:pPr>
    </w:p>
    <w:p w14:paraId="662DD65B" w14:textId="77777777" w:rsidR="00162C83" w:rsidRDefault="00162C83" w:rsidP="00162C83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br w:type="page"/>
      </w:r>
    </w:p>
    <w:p w14:paraId="07855CD8" w14:textId="77777777" w:rsidR="00162C83" w:rsidRDefault="00162C83" w:rsidP="00162C83">
      <w:pPr>
        <w:pStyle w:val="Heading1"/>
      </w:pPr>
      <w:r>
        <w:lastRenderedPageBreak/>
        <w:t>LISTENING</w:t>
      </w:r>
    </w:p>
    <w:p w14:paraId="224780A5" w14:textId="0E8E515E" w:rsidR="00162C83" w:rsidRPr="00162C83" w:rsidRDefault="00162C83" w:rsidP="00162C83">
      <w:pPr>
        <w:pStyle w:val="Rubric"/>
      </w:pPr>
      <w:r w:rsidRPr="00162C83">
        <w:t>3</w:t>
      </w:r>
      <w:r w:rsidRPr="00162C83">
        <w:tab/>
      </w:r>
      <w:r w:rsidR="007C6DA6" w:rsidRPr="007B723F">
        <w:rPr>
          <w:b w:val="0"/>
          <w:bCs w:val="0"/>
          <w:noProof/>
          <w:lang w:eastAsia="en-GB"/>
        </w:rPr>
        <w:drawing>
          <wp:inline distT="0" distB="0" distL="0" distR="0" wp14:anchorId="57B54485" wp14:editId="60127E2D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2C83">
        <w:tab/>
        <w:t xml:space="preserve">Listen to a teenage boy buying something in a </w:t>
      </w:r>
      <w:r w:rsidR="007C2B16">
        <w:t>store</w:t>
      </w:r>
      <w:r w:rsidRPr="00162C83">
        <w:t xml:space="preserve">. For each question, choose the correct </w:t>
      </w:r>
      <w:r w:rsidRPr="00162C83">
        <w:br/>
        <w:t>answer (A, B, C</w:t>
      </w:r>
      <w:r w:rsidR="00AC168D">
        <w:t>,</w:t>
      </w:r>
      <w:r w:rsidRPr="00162C83">
        <w:t xml:space="preserve"> or D).</w:t>
      </w:r>
    </w:p>
    <w:p w14:paraId="2C1EF9EF" w14:textId="306E6CCC" w:rsidR="00162C83" w:rsidRPr="00370ACD" w:rsidRDefault="00162C83" w:rsidP="00444D35">
      <w:pPr>
        <w:pStyle w:val="questions"/>
        <w:numPr>
          <w:ilvl w:val="0"/>
          <w:numId w:val="6"/>
        </w:numPr>
        <w:tabs>
          <w:tab w:val="clear" w:pos="284"/>
          <w:tab w:val="left" w:pos="567"/>
          <w:tab w:val="left" w:pos="993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AF3458">
        <w:rPr>
          <w:szCs w:val="20"/>
        </w:rPr>
        <w:t xml:space="preserve">What </w:t>
      </w:r>
      <w:r w:rsidR="00AC168D" w:rsidRPr="00370ACD">
        <w:rPr>
          <w:szCs w:val="20"/>
        </w:rPr>
        <w:t xml:space="preserve">type of store </w:t>
      </w:r>
      <w:r w:rsidRPr="00370ACD">
        <w:rPr>
          <w:szCs w:val="20"/>
        </w:rPr>
        <w:t>are they in?</w:t>
      </w:r>
      <w:r w:rsidR="004B27D5" w:rsidRPr="00370ACD">
        <w:rPr>
          <w:szCs w:val="20"/>
        </w:rPr>
        <w:br/>
      </w:r>
      <w:r w:rsidR="005E7B7F" w:rsidRPr="00370ACD">
        <w:rPr>
          <w:szCs w:val="20"/>
        </w:rPr>
        <w:t>A</w:t>
      </w:r>
      <w:r w:rsidR="005E7B7F" w:rsidRPr="00370ACD">
        <w:rPr>
          <w:szCs w:val="20"/>
        </w:rPr>
        <w:tab/>
      </w:r>
      <w:proofErr w:type="spellStart"/>
      <w:r w:rsidRPr="00370ACD">
        <w:rPr>
          <w:szCs w:val="20"/>
        </w:rPr>
        <w:t>a</w:t>
      </w:r>
      <w:proofErr w:type="spellEnd"/>
      <w:r w:rsidRPr="00370ACD">
        <w:rPr>
          <w:szCs w:val="20"/>
        </w:rPr>
        <w:t xml:space="preserve"> book</w:t>
      </w:r>
      <w:r w:rsidR="00AC168D" w:rsidRPr="00370ACD">
        <w:rPr>
          <w:szCs w:val="20"/>
        </w:rPr>
        <w:t>store</w:t>
      </w:r>
      <w:r w:rsidRPr="00370ACD">
        <w:rPr>
          <w:szCs w:val="20"/>
        </w:rPr>
        <w:tab/>
      </w:r>
      <w:r w:rsidR="000C49AA" w:rsidRPr="00370ACD">
        <w:rPr>
          <w:szCs w:val="20"/>
        </w:rPr>
        <w:t>B</w:t>
      </w:r>
      <w:r w:rsidR="000C49AA" w:rsidRPr="00370ACD">
        <w:rPr>
          <w:szCs w:val="20"/>
        </w:rPr>
        <w:tab/>
      </w:r>
      <w:r w:rsidRPr="00AF3458">
        <w:rPr>
          <w:i/>
          <w:szCs w:val="20"/>
          <w:u w:val="single"/>
        </w:rPr>
        <w:t xml:space="preserve">a </w:t>
      </w:r>
      <w:r w:rsidR="00AC168D" w:rsidRPr="00370ACD">
        <w:rPr>
          <w:i/>
          <w:szCs w:val="20"/>
          <w:u w:val="single"/>
        </w:rPr>
        <w:t>clothing store</w:t>
      </w:r>
      <w:r w:rsidRPr="00370ACD">
        <w:rPr>
          <w:szCs w:val="20"/>
        </w:rPr>
        <w:tab/>
        <w:t>C</w:t>
      </w:r>
      <w:r w:rsidR="004B27D5" w:rsidRPr="00AF3458">
        <w:rPr>
          <w:szCs w:val="20"/>
        </w:rPr>
        <w:tab/>
      </w:r>
      <w:r w:rsidRPr="00AF3458">
        <w:rPr>
          <w:szCs w:val="20"/>
        </w:rPr>
        <w:t xml:space="preserve">a </w:t>
      </w:r>
      <w:r w:rsidR="00AC168D" w:rsidRPr="00370ACD">
        <w:rPr>
          <w:szCs w:val="20"/>
        </w:rPr>
        <w:t>coffee shop</w:t>
      </w:r>
      <w:r w:rsidR="005E7B7F" w:rsidRPr="00370ACD">
        <w:rPr>
          <w:szCs w:val="20"/>
        </w:rPr>
        <w:tab/>
      </w:r>
      <w:r w:rsidRPr="00370ACD">
        <w:rPr>
          <w:szCs w:val="20"/>
        </w:rPr>
        <w:t>D</w:t>
      </w:r>
      <w:r w:rsidR="004B27D5" w:rsidRPr="00370ACD">
        <w:rPr>
          <w:szCs w:val="20"/>
        </w:rPr>
        <w:tab/>
      </w:r>
      <w:r w:rsidRPr="00AF3458">
        <w:rPr>
          <w:szCs w:val="20"/>
        </w:rPr>
        <w:t xml:space="preserve">a </w:t>
      </w:r>
      <w:r w:rsidR="00AC168D" w:rsidRPr="00370ACD">
        <w:rPr>
          <w:szCs w:val="20"/>
        </w:rPr>
        <w:t>pharmacy</w:t>
      </w:r>
    </w:p>
    <w:p w14:paraId="3B66FDF2" w14:textId="77777777" w:rsidR="00162C83" w:rsidRPr="00AF3458" w:rsidRDefault="00162C83" w:rsidP="00444D35">
      <w:pPr>
        <w:pStyle w:val="questions"/>
        <w:numPr>
          <w:ilvl w:val="0"/>
          <w:numId w:val="6"/>
        </w:numPr>
        <w:tabs>
          <w:tab w:val="left" w:pos="567"/>
          <w:tab w:val="left" w:pos="709"/>
          <w:tab w:val="left" w:pos="993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370ACD">
        <w:rPr>
          <w:szCs w:val="20"/>
        </w:rPr>
        <w:t>What does the boy want to buy?</w:t>
      </w:r>
      <w:r w:rsidR="004B27D5" w:rsidRPr="00370ACD">
        <w:rPr>
          <w:szCs w:val="20"/>
        </w:rPr>
        <w:br/>
      </w:r>
      <w:r w:rsidRPr="00370ACD">
        <w:rPr>
          <w:szCs w:val="20"/>
        </w:rPr>
        <w:t>A</w:t>
      </w:r>
      <w:r w:rsidR="004B27D5" w:rsidRPr="00370ACD">
        <w:rPr>
          <w:szCs w:val="20"/>
        </w:rPr>
        <w:tab/>
      </w:r>
      <w:proofErr w:type="spellStart"/>
      <w:r w:rsidRPr="00AF3458">
        <w:rPr>
          <w:szCs w:val="20"/>
        </w:rPr>
        <w:t>a</w:t>
      </w:r>
      <w:proofErr w:type="spellEnd"/>
      <w:r w:rsidRPr="00AF3458">
        <w:rPr>
          <w:szCs w:val="20"/>
        </w:rPr>
        <w:t xml:space="preserve"> shirt </w:t>
      </w:r>
      <w:r w:rsidRPr="00AF3458">
        <w:rPr>
          <w:szCs w:val="20"/>
        </w:rPr>
        <w:tab/>
      </w:r>
      <w:r w:rsidRPr="00370ACD">
        <w:rPr>
          <w:szCs w:val="20"/>
        </w:rPr>
        <w:t>B</w:t>
      </w:r>
      <w:r w:rsidR="004B27D5" w:rsidRPr="00370ACD">
        <w:rPr>
          <w:szCs w:val="20"/>
        </w:rPr>
        <w:tab/>
      </w:r>
      <w:r w:rsidRPr="00AF3458">
        <w:rPr>
          <w:szCs w:val="20"/>
        </w:rPr>
        <w:t>a jacket</w:t>
      </w:r>
      <w:r w:rsidRPr="00AF3458">
        <w:rPr>
          <w:szCs w:val="20"/>
        </w:rPr>
        <w:tab/>
      </w:r>
      <w:r w:rsidRPr="00370ACD">
        <w:rPr>
          <w:szCs w:val="20"/>
        </w:rPr>
        <w:t>C</w:t>
      </w:r>
      <w:r w:rsidR="004B27D5" w:rsidRPr="00AF3458">
        <w:rPr>
          <w:szCs w:val="20"/>
        </w:rPr>
        <w:tab/>
      </w:r>
      <w:r w:rsidRPr="00AF3458">
        <w:rPr>
          <w:szCs w:val="20"/>
        </w:rPr>
        <w:t>shoes</w:t>
      </w:r>
      <w:r w:rsidRPr="00AF3458">
        <w:rPr>
          <w:szCs w:val="20"/>
        </w:rPr>
        <w:tab/>
      </w:r>
      <w:r w:rsidRPr="00370ACD">
        <w:rPr>
          <w:szCs w:val="20"/>
        </w:rPr>
        <w:t>D</w:t>
      </w:r>
      <w:r w:rsidR="004B27D5" w:rsidRPr="00AF3458">
        <w:rPr>
          <w:szCs w:val="20"/>
        </w:rPr>
        <w:tab/>
      </w:r>
      <w:r w:rsidRPr="00AF3458">
        <w:rPr>
          <w:szCs w:val="20"/>
        </w:rPr>
        <w:t>a guitar</w:t>
      </w:r>
      <w:r w:rsidRPr="00AF3458">
        <w:rPr>
          <w:szCs w:val="20"/>
        </w:rPr>
        <w:tab/>
      </w:r>
    </w:p>
    <w:p w14:paraId="792908A0" w14:textId="0887D226" w:rsidR="00162C83" w:rsidRPr="00370ACD" w:rsidRDefault="00162C83" w:rsidP="00444D35">
      <w:pPr>
        <w:pStyle w:val="questions"/>
        <w:numPr>
          <w:ilvl w:val="0"/>
          <w:numId w:val="6"/>
        </w:numPr>
        <w:tabs>
          <w:tab w:val="left" w:pos="567"/>
          <w:tab w:val="left" w:pos="993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AF3458">
        <w:rPr>
          <w:szCs w:val="20"/>
        </w:rPr>
        <w:t xml:space="preserve">Which jackets cost </w:t>
      </w:r>
      <w:r w:rsidR="00AC168D" w:rsidRPr="00370ACD">
        <w:rPr>
          <w:szCs w:val="20"/>
        </w:rPr>
        <w:t>$</w:t>
      </w:r>
      <w:r w:rsidRPr="00370ACD">
        <w:rPr>
          <w:szCs w:val="20"/>
        </w:rPr>
        <w:t>40?</w:t>
      </w:r>
      <w:r w:rsidR="004B27D5" w:rsidRPr="00370ACD">
        <w:rPr>
          <w:szCs w:val="20"/>
        </w:rPr>
        <w:br/>
      </w:r>
      <w:r w:rsidRPr="00370ACD">
        <w:rPr>
          <w:szCs w:val="20"/>
        </w:rPr>
        <w:t>A</w:t>
      </w:r>
      <w:r w:rsidR="005E7B7F" w:rsidRPr="00AF3458">
        <w:rPr>
          <w:szCs w:val="20"/>
        </w:rPr>
        <w:tab/>
      </w:r>
      <w:r w:rsidRPr="00AF3458">
        <w:rPr>
          <w:szCs w:val="20"/>
        </w:rPr>
        <w:t>all of them</w:t>
      </w:r>
      <w:r w:rsidRPr="00AF3458">
        <w:rPr>
          <w:szCs w:val="20"/>
        </w:rPr>
        <w:tab/>
      </w:r>
      <w:r w:rsidRPr="00370ACD">
        <w:rPr>
          <w:szCs w:val="20"/>
        </w:rPr>
        <w:t>B</w:t>
      </w:r>
      <w:r w:rsidR="004B27D5" w:rsidRPr="00AF3458">
        <w:rPr>
          <w:szCs w:val="20"/>
        </w:rPr>
        <w:tab/>
      </w:r>
      <w:r w:rsidRPr="00AF3458">
        <w:rPr>
          <w:szCs w:val="20"/>
        </w:rPr>
        <w:t>the black jackets</w:t>
      </w:r>
      <w:r w:rsidRPr="00AF3458">
        <w:rPr>
          <w:szCs w:val="20"/>
        </w:rPr>
        <w:tab/>
      </w:r>
      <w:r w:rsidRPr="00370ACD">
        <w:rPr>
          <w:szCs w:val="20"/>
        </w:rPr>
        <w:t>C</w:t>
      </w:r>
      <w:r w:rsidR="004B27D5" w:rsidRPr="00AF3458">
        <w:rPr>
          <w:szCs w:val="20"/>
        </w:rPr>
        <w:tab/>
        <w:t>t</w:t>
      </w:r>
      <w:r w:rsidRPr="00AF3458">
        <w:rPr>
          <w:szCs w:val="20"/>
        </w:rPr>
        <w:t xml:space="preserve">he blue jackets </w:t>
      </w:r>
      <w:r w:rsidRPr="00AF3458">
        <w:rPr>
          <w:szCs w:val="20"/>
        </w:rPr>
        <w:tab/>
      </w:r>
      <w:r w:rsidRPr="00370ACD">
        <w:rPr>
          <w:szCs w:val="20"/>
        </w:rPr>
        <w:t>D</w:t>
      </w:r>
      <w:r w:rsidR="004B27D5" w:rsidRPr="00AF3458">
        <w:rPr>
          <w:szCs w:val="20"/>
        </w:rPr>
        <w:tab/>
      </w:r>
      <w:r w:rsidRPr="00AF3458">
        <w:rPr>
          <w:szCs w:val="20"/>
        </w:rPr>
        <w:t xml:space="preserve">the </w:t>
      </w:r>
      <w:proofErr w:type="spellStart"/>
      <w:r w:rsidR="00AC168D" w:rsidRPr="00370ACD">
        <w:rPr>
          <w:szCs w:val="20"/>
        </w:rPr>
        <w:t>gray</w:t>
      </w:r>
      <w:proofErr w:type="spellEnd"/>
      <w:r w:rsidR="00AC168D" w:rsidRPr="00370ACD">
        <w:rPr>
          <w:szCs w:val="20"/>
        </w:rPr>
        <w:t xml:space="preserve"> </w:t>
      </w:r>
      <w:r w:rsidRPr="00370ACD">
        <w:rPr>
          <w:szCs w:val="20"/>
        </w:rPr>
        <w:t>jackets</w:t>
      </w:r>
    </w:p>
    <w:p w14:paraId="363CC88E" w14:textId="77777777" w:rsidR="00162C83" w:rsidRPr="00AF3458" w:rsidRDefault="00162C83" w:rsidP="00444D35">
      <w:pPr>
        <w:pStyle w:val="questions"/>
        <w:numPr>
          <w:ilvl w:val="0"/>
          <w:numId w:val="6"/>
        </w:numPr>
        <w:tabs>
          <w:tab w:val="clear" w:pos="284"/>
          <w:tab w:val="left" w:pos="567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370ACD">
        <w:rPr>
          <w:szCs w:val="20"/>
        </w:rPr>
        <w:t>What is the boy’s hobby?</w:t>
      </w:r>
      <w:r w:rsidR="004B27D5" w:rsidRPr="00370ACD">
        <w:rPr>
          <w:szCs w:val="20"/>
        </w:rPr>
        <w:br/>
      </w:r>
      <w:r w:rsidRPr="00370ACD">
        <w:rPr>
          <w:szCs w:val="20"/>
        </w:rPr>
        <w:t>A</w:t>
      </w:r>
      <w:r w:rsidR="004B27D5" w:rsidRPr="00AF3458">
        <w:rPr>
          <w:szCs w:val="20"/>
        </w:rPr>
        <w:t xml:space="preserve"> </w:t>
      </w:r>
      <w:r w:rsidR="004B27D5" w:rsidRPr="00AF3458">
        <w:rPr>
          <w:szCs w:val="20"/>
        </w:rPr>
        <w:tab/>
      </w:r>
      <w:r w:rsidR="005E7B7F" w:rsidRPr="00AF3458">
        <w:rPr>
          <w:szCs w:val="20"/>
        </w:rPr>
        <w:t>l</w:t>
      </w:r>
      <w:r w:rsidRPr="00AF3458">
        <w:rPr>
          <w:szCs w:val="20"/>
        </w:rPr>
        <w:t>istening to music</w:t>
      </w:r>
      <w:r w:rsidRPr="00AF3458">
        <w:rPr>
          <w:szCs w:val="20"/>
        </w:rPr>
        <w:tab/>
      </w:r>
      <w:r w:rsidRPr="00370ACD">
        <w:rPr>
          <w:szCs w:val="20"/>
        </w:rPr>
        <w:t>B</w:t>
      </w:r>
      <w:r w:rsidR="004B27D5" w:rsidRPr="00AF3458">
        <w:rPr>
          <w:szCs w:val="20"/>
        </w:rPr>
        <w:tab/>
      </w:r>
      <w:r w:rsidRPr="00AF3458">
        <w:rPr>
          <w:szCs w:val="20"/>
        </w:rPr>
        <w:t xml:space="preserve">singing          </w:t>
      </w:r>
      <w:r w:rsidRPr="00AF3458">
        <w:rPr>
          <w:szCs w:val="20"/>
        </w:rPr>
        <w:tab/>
      </w:r>
      <w:r w:rsidRPr="00370ACD">
        <w:rPr>
          <w:szCs w:val="20"/>
        </w:rPr>
        <w:t>C</w:t>
      </w:r>
      <w:r w:rsidR="004B27D5" w:rsidRPr="00AF3458">
        <w:rPr>
          <w:szCs w:val="20"/>
        </w:rPr>
        <w:tab/>
      </w:r>
      <w:r w:rsidRPr="00AF3458">
        <w:rPr>
          <w:szCs w:val="20"/>
        </w:rPr>
        <w:t xml:space="preserve">playing an instrument </w:t>
      </w:r>
      <w:r w:rsidRPr="00AF3458">
        <w:rPr>
          <w:szCs w:val="20"/>
        </w:rPr>
        <w:tab/>
      </w:r>
      <w:r w:rsidRPr="00370ACD">
        <w:rPr>
          <w:szCs w:val="20"/>
        </w:rPr>
        <w:t>D</w:t>
      </w:r>
      <w:r w:rsidR="004B27D5" w:rsidRPr="00AF3458">
        <w:rPr>
          <w:szCs w:val="20"/>
        </w:rPr>
        <w:tab/>
      </w:r>
      <w:r w:rsidRPr="00AF3458">
        <w:rPr>
          <w:szCs w:val="20"/>
        </w:rPr>
        <w:t>fashion</w:t>
      </w:r>
    </w:p>
    <w:p w14:paraId="54E6AEC0" w14:textId="77777777" w:rsidR="00162C83" w:rsidRPr="00AF3458" w:rsidRDefault="00162C83" w:rsidP="00444D35">
      <w:pPr>
        <w:pStyle w:val="questions"/>
        <w:numPr>
          <w:ilvl w:val="0"/>
          <w:numId w:val="6"/>
        </w:numPr>
        <w:tabs>
          <w:tab w:val="left" w:pos="567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pacing w:val="-4"/>
          <w:szCs w:val="20"/>
        </w:rPr>
      </w:pPr>
      <w:r w:rsidRPr="00AF3458">
        <w:rPr>
          <w:szCs w:val="20"/>
        </w:rPr>
        <w:t>What type of clothes do the boy’s friends wear?</w:t>
      </w:r>
      <w:r w:rsidR="004B27D5" w:rsidRPr="00AF3458">
        <w:rPr>
          <w:spacing w:val="-4"/>
          <w:szCs w:val="20"/>
        </w:rPr>
        <w:br/>
      </w:r>
      <w:r w:rsidRPr="00370ACD">
        <w:rPr>
          <w:spacing w:val="-4"/>
          <w:szCs w:val="20"/>
        </w:rPr>
        <w:t>A</w:t>
      </w:r>
      <w:r w:rsidR="004B27D5" w:rsidRPr="00AF3458">
        <w:rPr>
          <w:spacing w:val="-4"/>
          <w:szCs w:val="20"/>
        </w:rPr>
        <w:tab/>
      </w:r>
      <w:r w:rsidRPr="00AF3458">
        <w:rPr>
          <w:spacing w:val="-4"/>
          <w:szCs w:val="20"/>
        </w:rPr>
        <w:t>designer clothes</w:t>
      </w:r>
      <w:r w:rsidRPr="00AF3458">
        <w:rPr>
          <w:spacing w:val="-4"/>
          <w:szCs w:val="20"/>
        </w:rPr>
        <w:tab/>
      </w:r>
      <w:r w:rsidRPr="00370ACD">
        <w:rPr>
          <w:spacing w:val="-4"/>
          <w:szCs w:val="20"/>
        </w:rPr>
        <w:t>B</w:t>
      </w:r>
      <w:r w:rsidR="004B27D5" w:rsidRPr="00AF3458">
        <w:rPr>
          <w:spacing w:val="-4"/>
          <w:szCs w:val="20"/>
        </w:rPr>
        <w:tab/>
      </w:r>
      <w:r w:rsidRPr="00AF3458">
        <w:rPr>
          <w:spacing w:val="-4"/>
          <w:szCs w:val="20"/>
        </w:rPr>
        <w:t xml:space="preserve">cheap clothes   </w:t>
      </w:r>
      <w:r w:rsidRPr="00AF3458">
        <w:rPr>
          <w:spacing w:val="-4"/>
          <w:szCs w:val="20"/>
        </w:rPr>
        <w:tab/>
      </w:r>
      <w:r w:rsidRPr="00370ACD">
        <w:rPr>
          <w:spacing w:val="-4"/>
          <w:szCs w:val="20"/>
        </w:rPr>
        <w:t>C</w:t>
      </w:r>
      <w:r w:rsidR="004B27D5" w:rsidRPr="00AF3458">
        <w:rPr>
          <w:spacing w:val="-4"/>
          <w:szCs w:val="20"/>
        </w:rPr>
        <w:tab/>
      </w:r>
      <w:r w:rsidRPr="00AF3458">
        <w:rPr>
          <w:spacing w:val="-4"/>
          <w:szCs w:val="20"/>
        </w:rPr>
        <w:t xml:space="preserve">comfortable clothes </w:t>
      </w:r>
      <w:r w:rsidRPr="00AF3458">
        <w:rPr>
          <w:spacing w:val="-4"/>
          <w:szCs w:val="20"/>
        </w:rPr>
        <w:tab/>
      </w:r>
      <w:r w:rsidRPr="00370ACD">
        <w:rPr>
          <w:spacing w:val="-4"/>
          <w:szCs w:val="20"/>
        </w:rPr>
        <w:t>D</w:t>
      </w:r>
      <w:r w:rsidRPr="00AF3458">
        <w:rPr>
          <w:spacing w:val="-4"/>
          <w:szCs w:val="20"/>
        </w:rPr>
        <w:t xml:space="preserve"> </w:t>
      </w:r>
      <w:r w:rsidRPr="00AF3458">
        <w:rPr>
          <w:spacing w:val="-4"/>
          <w:szCs w:val="20"/>
        </w:rPr>
        <w:tab/>
        <w:t>They all wear different clothes.</w:t>
      </w:r>
    </w:p>
    <w:p w14:paraId="30CADA50" w14:textId="20DA1F3F" w:rsidR="00162C83" w:rsidRPr="00AF3458" w:rsidRDefault="00162C83" w:rsidP="00444D35">
      <w:pPr>
        <w:pStyle w:val="questions"/>
        <w:numPr>
          <w:ilvl w:val="0"/>
          <w:numId w:val="6"/>
        </w:numPr>
        <w:tabs>
          <w:tab w:val="left" w:pos="567"/>
          <w:tab w:val="left" w:pos="993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AF3458">
        <w:rPr>
          <w:szCs w:val="20"/>
        </w:rPr>
        <w:t xml:space="preserve">What size does the boy </w:t>
      </w:r>
      <w:r w:rsidR="00067310">
        <w:rPr>
          <w:szCs w:val="20"/>
        </w:rPr>
        <w:t>wear</w:t>
      </w:r>
      <w:r w:rsidRPr="00AF3458">
        <w:rPr>
          <w:szCs w:val="20"/>
        </w:rPr>
        <w:t>?</w:t>
      </w:r>
      <w:r w:rsidR="004B27D5" w:rsidRPr="00AF3458">
        <w:rPr>
          <w:szCs w:val="20"/>
        </w:rPr>
        <w:br/>
      </w:r>
      <w:r w:rsidRPr="00370ACD">
        <w:rPr>
          <w:szCs w:val="20"/>
        </w:rPr>
        <w:t>A</w:t>
      </w:r>
      <w:r w:rsidRPr="00AF3458">
        <w:rPr>
          <w:szCs w:val="20"/>
        </w:rPr>
        <w:t xml:space="preserve"> </w:t>
      </w:r>
      <w:r w:rsidRPr="00AF3458">
        <w:rPr>
          <w:szCs w:val="20"/>
        </w:rPr>
        <w:tab/>
        <w:t xml:space="preserve">He says medium; the assistant says small.   </w:t>
      </w:r>
      <w:r w:rsidRPr="00AF3458">
        <w:rPr>
          <w:szCs w:val="20"/>
        </w:rPr>
        <w:tab/>
      </w:r>
      <w:r w:rsidRPr="00370ACD">
        <w:rPr>
          <w:szCs w:val="20"/>
        </w:rPr>
        <w:t>B</w:t>
      </w:r>
      <w:r w:rsidRPr="00AF3458">
        <w:rPr>
          <w:szCs w:val="20"/>
        </w:rPr>
        <w:t xml:space="preserve"> </w:t>
      </w:r>
      <w:r w:rsidRPr="00AF3458">
        <w:rPr>
          <w:szCs w:val="20"/>
        </w:rPr>
        <w:tab/>
        <w:t>He says small; the assistant says medium.</w:t>
      </w:r>
      <w:r w:rsidR="004B27D5" w:rsidRPr="00AF3458">
        <w:rPr>
          <w:szCs w:val="20"/>
        </w:rPr>
        <w:br/>
      </w:r>
      <w:r w:rsidRPr="00370ACD">
        <w:rPr>
          <w:szCs w:val="20"/>
        </w:rPr>
        <w:t>C</w:t>
      </w:r>
      <w:r w:rsidRPr="00AF3458">
        <w:rPr>
          <w:szCs w:val="20"/>
        </w:rPr>
        <w:t xml:space="preserve"> </w:t>
      </w:r>
      <w:r w:rsidRPr="00AF3458">
        <w:rPr>
          <w:szCs w:val="20"/>
        </w:rPr>
        <w:tab/>
        <w:t>He says medium; the assistant agrees.</w:t>
      </w:r>
      <w:r w:rsidRPr="00AF3458">
        <w:rPr>
          <w:szCs w:val="20"/>
        </w:rPr>
        <w:tab/>
      </w:r>
      <w:r w:rsidRPr="00370ACD">
        <w:rPr>
          <w:szCs w:val="20"/>
        </w:rPr>
        <w:t>D</w:t>
      </w:r>
      <w:r w:rsidRPr="00AF3458">
        <w:rPr>
          <w:szCs w:val="20"/>
        </w:rPr>
        <w:t xml:space="preserve"> </w:t>
      </w:r>
      <w:r w:rsidRPr="00AF3458">
        <w:rPr>
          <w:szCs w:val="20"/>
        </w:rPr>
        <w:tab/>
        <w:t>He doesn’t know; the assistant says large.</w:t>
      </w:r>
    </w:p>
    <w:p w14:paraId="7125EB61" w14:textId="5D95AA2F" w:rsidR="00162C83" w:rsidRPr="00AF3458" w:rsidRDefault="00162C83" w:rsidP="00444D35">
      <w:pPr>
        <w:pStyle w:val="questions"/>
        <w:numPr>
          <w:ilvl w:val="0"/>
          <w:numId w:val="6"/>
        </w:numPr>
        <w:tabs>
          <w:tab w:val="left" w:pos="567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AF3458">
        <w:rPr>
          <w:szCs w:val="20"/>
        </w:rPr>
        <w:t xml:space="preserve">Which </w:t>
      </w:r>
      <w:proofErr w:type="spellStart"/>
      <w:r w:rsidRPr="00AF3458">
        <w:rPr>
          <w:szCs w:val="20"/>
        </w:rPr>
        <w:t>color</w:t>
      </w:r>
      <w:proofErr w:type="spellEnd"/>
      <w:r w:rsidRPr="00AF3458">
        <w:rPr>
          <w:szCs w:val="20"/>
        </w:rPr>
        <w:t xml:space="preserve"> does the boy try on?</w:t>
      </w:r>
      <w:r w:rsidR="004B27D5" w:rsidRPr="00AF3458">
        <w:rPr>
          <w:szCs w:val="20"/>
        </w:rPr>
        <w:br/>
      </w:r>
      <w:r w:rsidRPr="00370ACD">
        <w:rPr>
          <w:szCs w:val="20"/>
        </w:rPr>
        <w:t xml:space="preserve">A </w:t>
      </w:r>
      <w:r w:rsidRPr="00370ACD">
        <w:rPr>
          <w:szCs w:val="20"/>
        </w:rPr>
        <w:tab/>
        <w:t>green</w:t>
      </w:r>
      <w:r w:rsidRPr="00370ACD">
        <w:rPr>
          <w:szCs w:val="20"/>
        </w:rPr>
        <w:tab/>
        <w:t xml:space="preserve">B </w:t>
      </w:r>
      <w:r w:rsidRPr="00370ACD">
        <w:rPr>
          <w:szCs w:val="20"/>
        </w:rPr>
        <w:tab/>
        <w:t>orange</w:t>
      </w:r>
      <w:r w:rsidRPr="00370ACD">
        <w:rPr>
          <w:szCs w:val="20"/>
        </w:rPr>
        <w:tab/>
        <w:t xml:space="preserve">C </w:t>
      </w:r>
      <w:r w:rsidRPr="00370ACD">
        <w:rPr>
          <w:szCs w:val="20"/>
        </w:rPr>
        <w:tab/>
        <w:t>yellow</w:t>
      </w:r>
      <w:r w:rsidRPr="00370ACD">
        <w:rPr>
          <w:szCs w:val="20"/>
        </w:rPr>
        <w:tab/>
        <w:t xml:space="preserve">D </w:t>
      </w:r>
      <w:r w:rsidRPr="00370ACD">
        <w:rPr>
          <w:szCs w:val="20"/>
        </w:rPr>
        <w:tab/>
        <w:t>all of them</w:t>
      </w:r>
    </w:p>
    <w:p w14:paraId="56C3CA8B" w14:textId="51AEB79F" w:rsidR="00162C83" w:rsidRPr="00370ACD" w:rsidRDefault="00162C83" w:rsidP="00444D35">
      <w:pPr>
        <w:pStyle w:val="questions"/>
        <w:numPr>
          <w:ilvl w:val="0"/>
          <w:numId w:val="6"/>
        </w:numPr>
        <w:tabs>
          <w:tab w:val="left" w:pos="567"/>
          <w:tab w:val="left" w:pos="709"/>
          <w:tab w:val="left" w:pos="2977"/>
          <w:tab w:val="left" w:pos="3261"/>
          <w:tab w:val="left" w:pos="5103"/>
          <w:tab w:val="left" w:pos="5387"/>
          <w:tab w:val="left" w:pos="7513"/>
          <w:tab w:val="left" w:pos="7797"/>
        </w:tabs>
        <w:spacing w:line="276" w:lineRule="auto"/>
        <w:ind w:left="284" w:hanging="284"/>
        <w:rPr>
          <w:szCs w:val="20"/>
        </w:rPr>
      </w:pPr>
      <w:r w:rsidRPr="00370ACD">
        <w:rPr>
          <w:szCs w:val="20"/>
        </w:rPr>
        <w:t>What does the boy decide to buy?</w:t>
      </w:r>
      <w:r w:rsidR="004B27D5" w:rsidRPr="00370ACD">
        <w:rPr>
          <w:szCs w:val="20"/>
        </w:rPr>
        <w:br/>
      </w:r>
      <w:r w:rsidRPr="00370ACD">
        <w:rPr>
          <w:szCs w:val="20"/>
        </w:rPr>
        <w:t xml:space="preserve">A </w:t>
      </w:r>
      <w:r w:rsidRPr="00370ACD">
        <w:rPr>
          <w:szCs w:val="20"/>
        </w:rPr>
        <w:tab/>
      </w:r>
      <w:proofErr w:type="spellStart"/>
      <w:r w:rsidRPr="00370ACD">
        <w:rPr>
          <w:szCs w:val="20"/>
        </w:rPr>
        <w:t>a</w:t>
      </w:r>
      <w:proofErr w:type="spellEnd"/>
      <w:r w:rsidRPr="00370ACD">
        <w:rPr>
          <w:szCs w:val="20"/>
        </w:rPr>
        <w:t xml:space="preserve"> </w:t>
      </w:r>
      <w:proofErr w:type="spellStart"/>
      <w:r w:rsidR="00AC168D" w:rsidRPr="00370ACD">
        <w:rPr>
          <w:szCs w:val="20"/>
        </w:rPr>
        <w:t>gray</w:t>
      </w:r>
      <w:proofErr w:type="spellEnd"/>
      <w:r w:rsidR="00AC168D" w:rsidRPr="00370ACD">
        <w:rPr>
          <w:szCs w:val="20"/>
        </w:rPr>
        <w:t xml:space="preserve"> </w:t>
      </w:r>
      <w:r w:rsidRPr="00370ACD">
        <w:rPr>
          <w:szCs w:val="20"/>
        </w:rPr>
        <w:t>jacket</w:t>
      </w:r>
      <w:r w:rsidRPr="00370ACD">
        <w:rPr>
          <w:szCs w:val="20"/>
        </w:rPr>
        <w:tab/>
        <w:t xml:space="preserve">B </w:t>
      </w:r>
      <w:r w:rsidRPr="00370ACD">
        <w:rPr>
          <w:szCs w:val="20"/>
        </w:rPr>
        <w:tab/>
        <w:t>nothing</w:t>
      </w:r>
      <w:r w:rsidRPr="00370ACD">
        <w:rPr>
          <w:szCs w:val="20"/>
        </w:rPr>
        <w:tab/>
        <w:t xml:space="preserve">C </w:t>
      </w:r>
      <w:r w:rsidRPr="00370ACD">
        <w:rPr>
          <w:szCs w:val="20"/>
        </w:rPr>
        <w:tab/>
        <w:t>a green jacket</w:t>
      </w:r>
      <w:r w:rsidRPr="00370ACD">
        <w:rPr>
          <w:szCs w:val="20"/>
        </w:rPr>
        <w:tab/>
        <w:t xml:space="preserve">D </w:t>
      </w:r>
      <w:r w:rsidRPr="00370ACD">
        <w:rPr>
          <w:szCs w:val="20"/>
        </w:rPr>
        <w:tab/>
        <w:t>two jackets</w:t>
      </w:r>
    </w:p>
    <w:p w14:paraId="303E1C53" w14:textId="77777777" w:rsidR="00162C83" w:rsidRPr="00370ACD" w:rsidRDefault="00162C83" w:rsidP="00162C83">
      <w:pPr>
        <w:pStyle w:val="04-NL1stlineWOL"/>
        <w:tabs>
          <w:tab w:val="left" w:pos="3020"/>
        </w:tabs>
        <w:spacing w:before="57"/>
        <w:rPr>
          <w:rFonts w:ascii="Helvetica" w:hAnsi="Helvetica" w:cs="Helvetica"/>
          <w:sz w:val="20"/>
          <w:szCs w:val="20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C7854" w14:paraId="52BADDB9" w14:textId="77777777" w:rsidTr="00C0405D">
        <w:tc>
          <w:tcPr>
            <w:tcW w:w="425" w:type="dxa"/>
          </w:tcPr>
          <w:p w14:paraId="59D17038" w14:textId="77777777" w:rsidR="008C7854" w:rsidRDefault="008C7854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2CB0CE7" w14:textId="77777777" w:rsidR="008C7854" w:rsidRPr="00A96F8A" w:rsidRDefault="008C7854" w:rsidP="007C6DA6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65D8D9F2" w14:textId="77777777" w:rsidR="008C7854" w:rsidRDefault="008C7854" w:rsidP="00162C83">
      <w:pPr>
        <w:pStyle w:val="04-NL1stlineWOL"/>
        <w:tabs>
          <w:tab w:val="left" w:pos="3020"/>
        </w:tabs>
        <w:spacing w:before="57"/>
      </w:pPr>
    </w:p>
    <w:p w14:paraId="4B2E0DA7" w14:textId="77777777" w:rsidR="00162C83" w:rsidRDefault="00162C83" w:rsidP="00162C83">
      <w:pPr>
        <w:pStyle w:val="04-NL1stlineWOL"/>
        <w:spacing w:before="57"/>
        <w:rPr>
          <w:rFonts w:ascii="Hypatia Sans Pro Regular" w:hAnsi="Hypatia Sans Pro Regular" w:cs="Hypatia Sans Pro Regular"/>
        </w:rPr>
      </w:pPr>
      <w:r>
        <w:tab/>
      </w:r>
    </w:p>
    <w:p w14:paraId="40CE995B" w14:textId="77777777" w:rsidR="00162C83" w:rsidRPr="00162C83" w:rsidRDefault="00162C83" w:rsidP="00162C83">
      <w:pPr>
        <w:pStyle w:val="Rubric"/>
      </w:pPr>
      <w:r w:rsidRPr="00162C83">
        <w:t>4</w:t>
      </w:r>
      <w:r w:rsidRPr="00162C83">
        <w:tab/>
      </w:r>
      <w:r w:rsidR="007C6DA6" w:rsidRPr="007B723F">
        <w:rPr>
          <w:b w:val="0"/>
          <w:bCs w:val="0"/>
          <w:noProof/>
          <w:lang w:eastAsia="en-GB"/>
        </w:rPr>
        <w:drawing>
          <wp:inline distT="0" distB="0" distL="0" distR="0" wp14:anchorId="407F78B6" wp14:editId="7546BB53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2C83">
        <w:tab/>
        <w:t>Listen again and mark the sentences T (true), F (false)</w:t>
      </w:r>
      <w:r w:rsidR="007C2B16">
        <w:t>,</w:t>
      </w:r>
      <w:r w:rsidRPr="00162C83">
        <w:t xml:space="preserve"> or DS (doesn’t say).</w:t>
      </w:r>
    </w:p>
    <w:p w14:paraId="50DE2228" w14:textId="4B552B63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 xml:space="preserve">The </w:t>
      </w:r>
      <w:r w:rsidR="007C2B16">
        <w:t xml:space="preserve">store </w:t>
      </w:r>
      <w:r>
        <w:t>only has shirts.</w:t>
      </w:r>
      <w:r>
        <w:tab/>
      </w:r>
      <w:r w:rsidR="008C7854">
        <w:tab/>
      </w:r>
      <w:r w:rsidR="008C7854">
        <w:tab/>
      </w:r>
      <w:r w:rsidR="008C7854">
        <w:tab/>
      </w:r>
      <w:r w:rsidR="004B27D5"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</w:t>
      </w:r>
      <w:r w:rsidR="00AF3458" w:rsidRPr="003D29F0">
        <w:rPr>
          <w:i/>
          <w:color w:val="404040"/>
          <w:bdr w:val="single" w:sz="8" w:space="0" w:color="auto"/>
        </w:rPr>
        <w:t>F</w:t>
      </w:r>
      <w:r w:rsidR="008C7854"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74D13A29" w14:textId="1D6E5506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 xml:space="preserve">The boy doesn’t like the shoes in the </w:t>
      </w:r>
      <w:r w:rsidR="007C2B16">
        <w:t>store</w:t>
      </w:r>
      <w:r>
        <w:t>.</w:t>
      </w:r>
      <w:r>
        <w:tab/>
      </w:r>
      <w:r w:rsidR="008C7854">
        <w:tab/>
      </w:r>
      <w:r w:rsidR="004B27D5"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9B12ABD" w14:textId="2CC09BC6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>The boy loves the black, blue</w:t>
      </w:r>
      <w:r w:rsidR="007C2B16">
        <w:t>,</w:t>
      </w:r>
      <w:r>
        <w:t xml:space="preserve"> and </w:t>
      </w:r>
      <w:proofErr w:type="spellStart"/>
      <w:r w:rsidR="007C2B16">
        <w:t>gray</w:t>
      </w:r>
      <w:proofErr w:type="spellEnd"/>
      <w:r w:rsidR="007C2B16">
        <w:t xml:space="preserve"> </w:t>
      </w:r>
      <w:r>
        <w:t>jackets.</w:t>
      </w:r>
      <w:r w:rsidR="008C7854">
        <w:tab/>
      </w:r>
      <w:r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CC1413E" w14:textId="77777777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>The assistant isn’t interested in music.</w:t>
      </w:r>
      <w:r w:rsidR="008C7854">
        <w:tab/>
      </w:r>
      <w:r w:rsidR="008C7854">
        <w:tab/>
      </w:r>
      <w:r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CF0C449" w14:textId="77777777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>The boy wants to look like his friends in the band.</w:t>
      </w:r>
      <w:r w:rsidR="004B27D5">
        <w:tab/>
      </w:r>
      <w:r w:rsidR="008C7854"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BA6F96A" w14:textId="7424D78A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 xml:space="preserve">The boy loves the designer jackets in the </w:t>
      </w:r>
      <w:r w:rsidR="007C2B16">
        <w:t>store</w:t>
      </w:r>
      <w:r>
        <w:t>.</w:t>
      </w:r>
      <w:r w:rsidR="008C7854">
        <w:tab/>
      </w:r>
      <w:r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FBB29A0" w14:textId="446DB674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 xml:space="preserve">The assistant has no jackets in bright </w:t>
      </w:r>
      <w:proofErr w:type="spellStart"/>
      <w:r>
        <w:t>colors</w:t>
      </w:r>
      <w:proofErr w:type="spellEnd"/>
      <w:r>
        <w:t>.</w:t>
      </w:r>
      <w:r>
        <w:tab/>
      </w:r>
      <w:r w:rsidR="008C7854">
        <w:tab/>
      </w:r>
      <w:r w:rsidR="00AF3458"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A38E252" w14:textId="77777777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>The boy puts on the jacket.</w:t>
      </w:r>
      <w:r w:rsidR="008C7854">
        <w:tab/>
      </w:r>
      <w:r w:rsidR="008C7854">
        <w:tab/>
      </w:r>
      <w:r w:rsidR="008C7854">
        <w:tab/>
      </w:r>
      <w:r>
        <w:tab/>
      </w:r>
      <w:r w:rsidR="004B27D5"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34F6616" w14:textId="77777777" w:rsidR="00162C83" w:rsidRDefault="00162C83" w:rsidP="00444D35">
      <w:pPr>
        <w:pStyle w:val="questions"/>
        <w:numPr>
          <w:ilvl w:val="0"/>
          <w:numId w:val="7"/>
        </w:numPr>
        <w:ind w:left="284" w:hanging="284"/>
      </w:pPr>
      <w:r>
        <w:t xml:space="preserve">The green jacket isn’t cheap. </w:t>
      </w:r>
      <w:r w:rsidR="008C7854">
        <w:tab/>
      </w:r>
      <w:r w:rsidR="008C7854">
        <w:tab/>
      </w:r>
      <w:r w:rsidR="008C7854">
        <w:tab/>
      </w:r>
      <w:r>
        <w:tab/>
      </w:r>
      <w:proofErr w:type="gramStart"/>
      <w:r w:rsidR="008C7854"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80C5566" w14:textId="77777777" w:rsidR="008C7854" w:rsidRDefault="008C7854" w:rsidP="00162C83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C7854" w14:paraId="2F4A6B7E" w14:textId="77777777" w:rsidTr="00C0405D">
        <w:tc>
          <w:tcPr>
            <w:tcW w:w="425" w:type="dxa"/>
          </w:tcPr>
          <w:p w14:paraId="1C350A31" w14:textId="77777777" w:rsidR="008C7854" w:rsidRDefault="008C7854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9D4AF00" w14:textId="77777777" w:rsidR="008C7854" w:rsidRPr="00A96F8A" w:rsidRDefault="008C7854" w:rsidP="007C6DA6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550A881B" w14:textId="77777777" w:rsidR="00162C83" w:rsidRDefault="00162C83" w:rsidP="00162C83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  <w:r>
        <w:br w:type="page"/>
      </w:r>
    </w:p>
    <w:p w14:paraId="10144AA7" w14:textId="77777777" w:rsidR="00162C83" w:rsidRDefault="00162C83" w:rsidP="00162C83">
      <w:pPr>
        <w:pStyle w:val="Heading1"/>
      </w:pPr>
      <w:r>
        <w:lastRenderedPageBreak/>
        <w:t>WRITING</w:t>
      </w:r>
    </w:p>
    <w:p w14:paraId="7580B026" w14:textId="77777777" w:rsidR="00162C83" w:rsidRPr="00162C83" w:rsidRDefault="00162C83" w:rsidP="00162C83">
      <w:pPr>
        <w:pStyle w:val="Rubric"/>
      </w:pPr>
      <w:r w:rsidRPr="00162C83">
        <w:t>5</w:t>
      </w:r>
      <w:r w:rsidRPr="00162C83">
        <w:tab/>
        <w:t>Read the email below. Write a reply (about 60–80 words).</w:t>
      </w:r>
    </w:p>
    <w:p w14:paraId="64F28695" w14:textId="77777777" w:rsidR="008C7854" w:rsidRDefault="008C7854" w:rsidP="008C7854">
      <w:pPr>
        <w:pStyle w:val="readingtext"/>
        <w:sectPr w:rsidR="008C7854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4721E7CE" w14:textId="77777777" w:rsidR="00162C83" w:rsidRDefault="00162C83" w:rsidP="00444D35">
      <w:pPr>
        <w:pStyle w:val="readingtext"/>
        <w:spacing w:line="264" w:lineRule="auto"/>
      </w:pPr>
      <w:r>
        <w:t>Hi!</w:t>
      </w:r>
    </w:p>
    <w:p w14:paraId="7AC6B654" w14:textId="1AA6D113" w:rsidR="00162C83" w:rsidRDefault="00162C83" w:rsidP="00444D35">
      <w:pPr>
        <w:pStyle w:val="readingtext"/>
        <w:spacing w:line="264" w:lineRule="auto"/>
      </w:pPr>
      <w:r>
        <w:t xml:space="preserve">I’m staying at my grandparents’ house </w:t>
      </w:r>
      <w:proofErr w:type="gramStart"/>
      <w:r>
        <w:t>at the moment</w:t>
      </w:r>
      <w:proofErr w:type="gramEnd"/>
      <w:r>
        <w:t xml:space="preserve">. I visit them about two or three times every year, and I usually come </w:t>
      </w:r>
      <w:r w:rsidR="00283EC9">
        <w:t>over summer break</w:t>
      </w:r>
      <w:r>
        <w:t xml:space="preserve">. I rarely stay at home in the summer. I always have a good time here. They have a nice </w:t>
      </w:r>
      <w:r w:rsidR="00283EC9">
        <w:t>yard</w:t>
      </w:r>
      <w:r>
        <w:t xml:space="preserve">, and I occasionally help my grandfather with it. There’s also a small river. I enjoy playing in it when it’s hot and sunny! But now, it’s raining, and there’s nothing to do. I never know what to do when the </w:t>
      </w:r>
      <w:proofErr w:type="gramStart"/>
      <w:r>
        <w:t>weather’s</w:t>
      </w:r>
      <w:proofErr w:type="gramEnd"/>
      <w:r>
        <w:t xml:space="preserve"> bad. So, I’m writing you this email! What do you usually do in the </w:t>
      </w:r>
      <w:r w:rsidR="00283EC9">
        <w:t>summer</w:t>
      </w:r>
      <w:r>
        <w:t xml:space="preserve">? What are you doing </w:t>
      </w:r>
      <w:proofErr w:type="gramStart"/>
      <w:r>
        <w:t>at the moment</w:t>
      </w:r>
      <w:proofErr w:type="gramEnd"/>
      <w:r>
        <w:t>? What do you do when the weather is bad?</w:t>
      </w:r>
    </w:p>
    <w:p w14:paraId="344DB552" w14:textId="77777777" w:rsidR="00162C83" w:rsidRDefault="00162C83" w:rsidP="00444D35">
      <w:pPr>
        <w:pStyle w:val="readingtext"/>
        <w:spacing w:line="264" w:lineRule="auto"/>
      </w:pPr>
      <w:r>
        <w:t>Hope you’re OK,</w:t>
      </w:r>
    </w:p>
    <w:p w14:paraId="2431C78F" w14:textId="0CAF9734" w:rsidR="00162C83" w:rsidRDefault="00162C83" w:rsidP="00444D35">
      <w:pPr>
        <w:pStyle w:val="readingtext"/>
        <w:spacing w:before="80" w:after="80"/>
      </w:pPr>
      <w:r>
        <w:t>Alex</w:t>
      </w:r>
    </w:p>
    <w:p w14:paraId="24C17857" w14:textId="77777777" w:rsidR="00162C83" w:rsidRDefault="008C7854" w:rsidP="00162C83">
      <w:pPr>
        <w:pStyle w:val="04-NumberedlistWOL"/>
        <w:spacing w:before="170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br w:type="column"/>
      </w:r>
      <w:r w:rsidR="00162C83">
        <w:rPr>
          <w:rFonts w:ascii="Hypatia Sans Pro Regular" w:hAnsi="Hypatia Sans Pro Regular" w:cs="Hypatia Sans Pro Regular"/>
        </w:rPr>
        <w:t>______________________</w:t>
      </w:r>
      <w:r>
        <w:rPr>
          <w:rFonts w:ascii="Hypatia Sans Pro Regular" w:hAnsi="Hypatia Sans Pro Regular" w:cs="Hypatia Sans Pro Regular"/>
        </w:rPr>
        <w:t>______________________</w:t>
      </w:r>
    </w:p>
    <w:p w14:paraId="2D326EB5" w14:textId="77777777" w:rsidR="00162C83" w:rsidRDefault="00162C83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02CDEC13" w14:textId="77777777" w:rsidR="00162C83" w:rsidRDefault="00162C83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</w:t>
      </w:r>
      <w:r w:rsidR="008C7854">
        <w:rPr>
          <w:rFonts w:ascii="Hypatia Sans Pro Regular" w:hAnsi="Hypatia Sans Pro Regular" w:cs="Hypatia Sans Pro Regular"/>
        </w:rPr>
        <w:t>_</w:t>
      </w:r>
    </w:p>
    <w:p w14:paraId="30E651F8" w14:textId="77777777" w:rsidR="00162C83" w:rsidRDefault="008C7854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</w:t>
      </w:r>
      <w:r w:rsidR="00162C83">
        <w:rPr>
          <w:rFonts w:ascii="Hypatia Sans Pro Regular" w:hAnsi="Hypatia Sans Pro Regular" w:cs="Hypatia Sans Pro Regular"/>
        </w:rPr>
        <w:t>______</w:t>
      </w:r>
      <w:r>
        <w:rPr>
          <w:rFonts w:ascii="Hypatia Sans Pro Regular" w:hAnsi="Hypatia Sans Pro Regular" w:cs="Hypatia Sans Pro Regular"/>
        </w:rPr>
        <w:t>_____________________________</w:t>
      </w:r>
    </w:p>
    <w:p w14:paraId="0EE3725D" w14:textId="77777777" w:rsidR="00162C83" w:rsidRDefault="00162C83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</w:t>
      </w:r>
      <w:r w:rsidR="008C7854">
        <w:rPr>
          <w:rFonts w:ascii="Hypatia Sans Pro Regular" w:hAnsi="Hypatia Sans Pro Regular" w:cs="Hypatia Sans Pro Regular"/>
        </w:rPr>
        <w:t>______________________</w:t>
      </w:r>
    </w:p>
    <w:p w14:paraId="46A7070B" w14:textId="77777777" w:rsidR="00444D35" w:rsidRDefault="00162C83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10C5FFC0" w14:textId="77777777" w:rsidR="008C7854" w:rsidRDefault="008C7854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</w:t>
      </w:r>
      <w:r w:rsidR="00162C83">
        <w:rPr>
          <w:rFonts w:ascii="Hypatia Sans Pro Regular" w:hAnsi="Hypatia Sans Pro Regular" w:cs="Hypatia Sans Pro Regular"/>
        </w:rPr>
        <w:t>___</w:t>
      </w:r>
    </w:p>
    <w:p w14:paraId="16F1188F" w14:textId="77777777" w:rsidR="00444D35" w:rsidRDefault="00444D35" w:rsidP="00162C83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8C7854" w14:paraId="0122BECD" w14:textId="77777777" w:rsidTr="00C0405D">
        <w:tc>
          <w:tcPr>
            <w:tcW w:w="476" w:type="dxa"/>
          </w:tcPr>
          <w:p w14:paraId="3A47D514" w14:textId="77777777" w:rsidR="008C7854" w:rsidRDefault="008C7854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70C643C5" w14:textId="77777777" w:rsidR="008C7854" w:rsidRPr="0057318B" w:rsidRDefault="008C7854" w:rsidP="00C0405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20</w:t>
            </w:r>
          </w:p>
        </w:tc>
      </w:tr>
    </w:tbl>
    <w:p w14:paraId="2CFE770C" w14:textId="77777777" w:rsidR="008C7854" w:rsidRDefault="008C7854" w:rsidP="008C7854">
      <w:pPr>
        <w:pStyle w:val="Rubric"/>
        <w:ind w:left="0" w:firstLine="0"/>
        <w:sectPr w:rsidR="008C7854" w:rsidSect="008C785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3929C028" w14:textId="77777777" w:rsidR="008C7854" w:rsidRDefault="008C7854" w:rsidP="008C7854">
      <w:pPr>
        <w:pStyle w:val="Heading1"/>
      </w:pPr>
      <w:r>
        <w:t>SPEAKING</w:t>
      </w:r>
    </w:p>
    <w:p w14:paraId="11BD97BD" w14:textId="77777777" w:rsidR="00162C83" w:rsidRPr="00162C83" w:rsidRDefault="00162C83" w:rsidP="00162C83">
      <w:pPr>
        <w:pStyle w:val="Rubric"/>
      </w:pPr>
      <w:r w:rsidRPr="00162C83">
        <w:t>6</w:t>
      </w:r>
      <w:r w:rsidRPr="00162C83">
        <w:tab/>
        <w:t xml:space="preserve">Look at the photo. Discuss these questions. </w:t>
      </w:r>
    </w:p>
    <w:p w14:paraId="3172D752" w14:textId="77777777" w:rsidR="00162C83" w:rsidRDefault="00162C83" w:rsidP="003D29F0">
      <w:pPr>
        <w:pStyle w:val="questions"/>
        <w:ind w:left="568"/>
      </w:pPr>
      <w:r>
        <w:t>•</w:t>
      </w:r>
      <w:r>
        <w:tab/>
        <w:t>Where are they?</w:t>
      </w:r>
    </w:p>
    <w:p w14:paraId="1DBB3E55" w14:textId="77777777" w:rsidR="00162C83" w:rsidRDefault="00162C83" w:rsidP="003D29F0">
      <w:pPr>
        <w:pStyle w:val="questions"/>
        <w:ind w:left="568"/>
      </w:pPr>
      <w:r>
        <w:t>•</w:t>
      </w:r>
      <w:r>
        <w:tab/>
        <w:t>What are they doing?</w:t>
      </w:r>
    </w:p>
    <w:p w14:paraId="3352F8AE" w14:textId="77777777" w:rsidR="00162C83" w:rsidRDefault="00162C83" w:rsidP="003D29F0">
      <w:pPr>
        <w:pStyle w:val="questions"/>
        <w:ind w:left="568"/>
      </w:pPr>
      <w:r>
        <w:t>•</w:t>
      </w:r>
      <w:r>
        <w:tab/>
        <w:t>What are they wearing?</w:t>
      </w:r>
    </w:p>
    <w:p w14:paraId="111AEEB9" w14:textId="77777777" w:rsidR="00162C83" w:rsidRDefault="00162C83" w:rsidP="003D29F0">
      <w:pPr>
        <w:pStyle w:val="questions"/>
        <w:ind w:left="568"/>
      </w:pPr>
      <w:r>
        <w:t>•</w:t>
      </w:r>
      <w:r>
        <w:tab/>
        <w:t>What are they saying?</w:t>
      </w:r>
    </w:p>
    <w:p w14:paraId="5144FBEF" w14:textId="77777777" w:rsidR="00162C83" w:rsidRDefault="003400A8" w:rsidP="00444D35">
      <w:pPr>
        <w:pStyle w:val="questions"/>
      </w:pPr>
      <w:r>
        <w:rPr>
          <w:noProof/>
          <w:lang w:eastAsia="en-GB"/>
        </w:rPr>
        <w:drawing>
          <wp:inline distT="0" distB="0" distL="0" distR="0" wp14:anchorId="358D5DDB" wp14:editId="0B567A65">
            <wp:extent cx="3267075" cy="21717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1D9A9" w14:textId="6AED8123" w:rsidR="00162C83" w:rsidRDefault="00162C83" w:rsidP="008C7854">
      <w:r>
        <w:t xml:space="preserve">Write a dialogue between the </w:t>
      </w:r>
      <w:r w:rsidR="00283EC9">
        <w:t>sales</w:t>
      </w:r>
      <w:r w:rsidR="00D469D9">
        <w:t xml:space="preserve"> </w:t>
      </w:r>
      <w:r>
        <w:t xml:space="preserve">assistant and the customer. Then </w:t>
      </w:r>
      <w:r w:rsidR="00283EC9">
        <w:t xml:space="preserve">practice </w:t>
      </w:r>
      <w:r>
        <w:t xml:space="preserve">in pairs. </w:t>
      </w:r>
    </w:p>
    <w:p w14:paraId="05B76336" w14:textId="77777777" w:rsidR="00370ACD" w:rsidRDefault="008C7854" w:rsidP="008C7854">
      <w:pPr>
        <w:pStyle w:val="Rubric"/>
      </w:pPr>
      <w:r>
        <w:br w:type="column"/>
      </w:r>
    </w:p>
    <w:p w14:paraId="484C47F0" w14:textId="77777777" w:rsidR="00370ACD" w:rsidRPr="00370ACD" w:rsidRDefault="00370ACD" w:rsidP="008C7854">
      <w:pPr>
        <w:pStyle w:val="Rubric"/>
        <w:rPr>
          <w:sz w:val="15"/>
          <w:szCs w:val="15"/>
        </w:rPr>
      </w:pPr>
    </w:p>
    <w:p w14:paraId="3688206E" w14:textId="328F590D" w:rsidR="008C7854" w:rsidRDefault="00162C83" w:rsidP="008C7854">
      <w:pPr>
        <w:pStyle w:val="Rubric"/>
      </w:pPr>
      <w:r w:rsidRPr="00162C83">
        <w:t>7</w:t>
      </w:r>
      <w:r w:rsidRPr="00162C83">
        <w:tab/>
        <w:t xml:space="preserve">Work in pairs, A and B. Look at the information below. Take turns </w:t>
      </w:r>
      <w:r w:rsidR="0076624E">
        <w:t>being</w:t>
      </w:r>
      <w:r w:rsidRPr="00162C83">
        <w:t xml:space="preserve"> a customer and a </w:t>
      </w:r>
      <w:r w:rsidR="00283EC9">
        <w:t>sales</w:t>
      </w:r>
      <w:r w:rsidR="00283EC9" w:rsidRPr="00162C83">
        <w:t xml:space="preserve"> </w:t>
      </w:r>
      <w:r w:rsidRPr="00162C83">
        <w:t>assistant. Play each role twice. In one conversation, decide to buy the item. In the o</w:t>
      </w:r>
      <w:r w:rsidR="008C7854">
        <w:t xml:space="preserve">ther, decide not to buy and say </w:t>
      </w:r>
      <w:r w:rsidRPr="00162C83">
        <w:t>why.</w:t>
      </w:r>
    </w:p>
    <w:tbl>
      <w:tblPr>
        <w:tblW w:w="5387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3"/>
      </w:tblGrid>
      <w:tr w:rsidR="00162C83" w:rsidRPr="000C022C" w14:paraId="012A687E" w14:textId="77777777" w:rsidTr="00444D35">
        <w:trPr>
          <w:trHeight w:val="22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F55A" w14:textId="77777777" w:rsidR="00162C83" w:rsidRPr="000C022C" w:rsidRDefault="00162C83" w:rsidP="00444D35">
            <w:pPr>
              <w:spacing w:before="0" w:after="0"/>
            </w:pPr>
            <w:r w:rsidRPr="000C022C">
              <w:t>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14BEB" w14:textId="77777777" w:rsidR="00162C83" w:rsidRPr="000C022C" w:rsidRDefault="00162C83" w:rsidP="00444D35">
            <w:pPr>
              <w:spacing w:before="0" w:after="0"/>
            </w:pPr>
            <w:r w:rsidRPr="000C022C">
              <w:t>B</w:t>
            </w:r>
          </w:p>
        </w:tc>
      </w:tr>
      <w:tr w:rsidR="00162C83" w:rsidRPr="000C022C" w14:paraId="4E91BEFE" w14:textId="77777777" w:rsidTr="00444D35">
        <w:trPr>
          <w:trHeight w:val="110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74F76" w14:textId="77777777" w:rsidR="00162C83" w:rsidRPr="00444D35" w:rsidRDefault="00162C83" w:rsidP="00444D35">
            <w:pPr>
              <w:spacing w:before="0" w:after="0"/>
              <w:rPr>
                <w:b/>
              </w:rPr>
            </w:pPr>
            <w:r w:rsidRPr="00444D35">
              <w:rPr>
                <w:b/>
              </w:rPr>
              <w:t>Customer</w:t>
            </w:r>
          </w:p>
          <w:p w14:paraId="74B049B7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T-shirt?</w:t>
            </w:r>
          </w:p>
          <w:p w14:paraId="2A08F3B5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size – small</w:t>
            </w:r>
          </w:p>
          <w:p w14:paraId="347A34E8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blue? green?</w:t>
            </w:r>
          </w:p>
          <w:p w14:paraId="4F4C6D11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cost?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F546" w14:textId="347FFFF8" w:rsidR="00162C83" w:rsidRPr="00444D35" w:rsidRDefault="001C2488" w:rsidP="00444D35">
            <w:pPr>
              <w:spacing w:before="0" w:after="0"/>
              <w:rPr>
                <w:b/>
              </w:rPr>
            </w:pPr>
            <w:r>
              <w:rPr>
                <w:b/>
              </w:rPr>
              <w:t>Sales</w:t>
            </w:r>
            <w:r w:rsidR="00D469D9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  <w:r w:rsidR="00162C83" w:rsidRPr="00444D35">
              <w:rPr>
                <w:b/>
              </w:rPr>
              <w:t>ssistant</w:t>
            </w:r>
          </w:p>
          <w:p w14:paraId="39CE5EF0" w14:textId="77777777" w:rsidR="00162C83" w:rsidRPr="00444D35" w:rsidRDefault="00162C83" w:rsidP="00444D35">
            <w:pPr>
              <w:spacing w:before="0" w:after="0"/>
              <w:rPr>
                <w:b/>
              </w:rPr>
            </w:pPr>
            <w:r w:rsidRPr="00444D35">
              <w:rPr>
                <w:b/>
              </w:rPr>
              <w:t>T-shirts</w:t>
            </w:r>
          </w:p>
          <w:p w14:paraId="3D1CF53B" w14:textId="77777777" w:rsidR="00162C83" w:rsidRPr="000C022C" w:rsidRDefault="00162C83" w:rsidP="00444D35">
            <w:pPr>
              <w:spacing w:before="0" w:after="0"/>
            </w:pPr>
            <w:r w:rsidRPr="000C022C">
              <w:t>small and medium sizes</w:t>
            </w:r>
          </w:p>
          <w:p w14:paraId="1AF89C52" w14:textId="30D24139" w:rsidR="00162C83" w:rsidRPr="000C022C" w:rsidRDefault="00162C83" w:rsidP="00283EC9">
            <w:pPr>
              <w:spacing w:before="0" w:after="0"/>
            </w:pPr>
            <w:r w:rsidRPr="000C022C">
              <w:t>red, yellow</w:t>
            </w:r>
            <w:r w:rsidR="00A81336">
              <w:t>,</w:t>
            </w:r>
            <w:r w:rsidRPr="000C022C">
              <w:t xml:space="preserve"> and green </w:t>
            </w:r>
            <w:r w:rsidR="00283EC9">
              <w:t>$</w:t>
            </w:r>
            <w:r w:rsidRPr="000C022C">
              <w:t>19.50</w:t>
            </w:r>
          </w:p>
        </w:tc>
      </w:tr>
      <w:tr w:rsidR="00162C83" w:rsidRPr="000C022C" w14:paraId="1AC184BC" w14:textId="77777777" w:rsidTr="00444D35">
        <w:trPr>
          <w:trHeight w:val="203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01DF" w14:textId="77777777" w:rsidR="00162C83" w:rsidRPr="000C022C" w:rsidRDefault="00162C83" w:rsidP="00444D35">
            <w:pPr>
              <w:spacing w:before="0" w:after="0"/>
            </w:pPr>
            <w:r w:rsidRPr="000C022C">
              <w:t>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99B8F" w14:textId="77777777" w:rsidR="00162C83" w:rsidRPr="000C022C" w:rsidRDefault="00162C83" w:rsidP="00444D35">
            <w:pPr>
              <w:spacing w:before="0" w:after="0"/>
            </w:pPr>
            <w:r w:rsidRPr="000C022C">
              <w:t>B</w:t>
            </w:r>
          </w:p>
        </w:tc>
      </w:tr>
      <w:tr w:rsidR="00162C83" w:rsidRPr="000C022C" w14:paraId="5CD328DF" w14:textId="77777777" w:rsidTr="00444D35">
        <w:trPr>
          <w:trHeight w:val="181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D43A" w14:textId="2D8BA86F" w:rsidR="00162C83" w:rsidRPr="00444D35" w:rsidRDefault="001C2488" w:rsidP="00444D35">
            <w:pPr>
              <w:spacing w:before="0" w:after="0"/>
              <w:rPr>
                <w:b/>
              </w:rPr>
            </w:pPr>
            <w:r>
              <w:rPr>
                <w:b/>
              </w:rPr>
              <w:t>Sales</w:t>
            </w:r>
            <w:r w:rsidR="00D469D9">
              <w:rPr>
                <w:b/>
              </w:rPr>
              <w:t xml:space="preserve"> </w:t>
            </w:r>
            <w:r w:rsidR="00174353">
              <w:rPr>
                <w:b/>
              </w:rPr>
              <w:t>a</w:t>
            </w:r>
            <w:r w:rsidR="00162C83" w:rsidRPr="00444D35">
              <w:rPr>
                <w:b/>
              </w:rPr>
              <w:t>ssistant</w:t>
            </w:r>
          </w:p>
          <w:p w14:paraId="669363D3" w14:textId="77777777" w:rsidR="00162C83" w:rsidRPr="00444D35" w:rsidRDefault="00162C83" w:rsidP="00444D35">
            <w:pPr>
              <w:spacing w:before="0" w:after="0"/>
              <w:rPr>
                <w:b/>
              </w:rPr>
            </w:pPr>
            <w:r w:rsidRPr="00444D35">
              <w:rPr>
                <w:b/>
              </w:rPr>
              <w:t>Jackets</w:t>
            </w:r>
          </w:p>
          <w:p w14:paraId="3F697CAE" w14:textId="77777777" w:rsidR="00162C83" w:rsidRPr="000C022C" w:rsidRDefault="00162C83" w:rsidP="00444D35">
            <w:pPr>
              <w:spacing w:before="0" w:after="0"/>
            </w:pPr>
            <w:r w:rsidRPr="000C022C">
              <w:t>small, medium</w:t>
            </w:r>
            <w:r w:rsidR="00283EC9">
              <w:t>,</w:t>
            </w:r>
            <w:r w:rsidRPr="000C022C">
              <w:t xml:space="preserve"> and large sizes</w:t>
            </w:r>
          </w:p>
          <w:p w14:paraId="4CE0EFAF" w14:textId="77777777" w:rsidR="00162C83" w:rsidRPr="000C022C" w:rsidRDefault="00162C83" w:rsidP="00444D35">
            <w:pPr>
              <w:spacing w:before="0" w:after="0"/>
            </w:pPr>
            <w:r w:rsidRPr="000C022C">
              <w:t>blue, brown, black</w:t>
            </w:r>
          </w:p>
          <w:p w14:paraId="6C57E98F" w14:textId="7B4266EF" w:rsidR="00162C83" w:rsidRPr="000C022C" w:rsidRDefault="00162C83" w:rsidP="00283EC9">
            <w:pPr>
              <w:spacing w:before="0" w:after="0"/>
            </w:pPr>
            <w:r w:rsidRPr="000C022C">
              <w:t xml:space="preserve">small: </w:t>
            </w:r>
            <w:r w:rsidR="00283EC9">
              <w:t>$</w:t>
            </w:r>
            <w:r w:rsidRPr="000C022C">
              <w:t xml:space="preserve">72, medium: </w:t>
            </w:r>
            <w:r w:rsidR="00283EC9">
              <w:t>$</w:t>
            </w:r>
            <w:r w:rsidRPr="000C022C">
              <w:t xml:space="preserve">76.50, large: </w:t>
            </w:r>
            <w:r w:rsidR="00283EC9">
              <w:t>$</w:t>
            </w:r>
            <w:r w:rsidRPr="000C022C">
              <w:t>78.25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FCC1" w14:textId="77777777" w:rsidR="00162C83" w:rsidRPr="00444D35" w:rsidRDefault="00162C83" w:rsidP="00444D35">
            <w:pPr>
              <w:spacing w:before="0" w:after="0"/>
              <w:rPr>
                <w:b/>
              </w:rPr>
            </w:pPr>
            <w:r w:rsidRPr="00444D35">
              <w:rPr>
                <w:b/>
              </w:rPr>
              <w:t>Customer</w:t>
            </w:r>
          </w:p>
          <w:p w14:paraId="5E981782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jacket?</w:t>
            </w:r>
          </w:p>
          <w:p w14:paraId="0BCAB431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size – large</w:t>
            </w:r>
          </w:p>
          <w:p w14:paraId="7A6F66BB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try it on?</w:t>
            </w:r>
          </w:p>
          <w:p w14:paraId="1EC51736" w14:textId="3D73D789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 xml:space="preserve">black? </w:t>
            </w:r>
            <w:proofErr w:type="spellStart"/>
            <w:r w:rsidR="00283EC9" w:rsidRPr="000C022C">
              <w:t>gr</w:t>
            </w:r>
            <w:r w:rsidR="00283EC9">
              <w:t>a</w:t>
            </w:r>
            <w:r w:rsidR="00283EC9" w:rsidRPr="000C022C">
              <w:t>y</w:t>
            </w:r>
            <w:proofErr w:type="spellEnd"/>
            <w:r w:rsidRPr="000C022C">
              <w:t>?</w:t>
            </w:r>
          </w:p>
          <w:p w14:paraId="0A182F17" w14:textId="77777777" w:rsidR="00162C83" w:rsidRPr="000C022C" w:rsidRDefault="00162C83" w:rsidP="00444D35">
            <w:pPr>
              <w:spacing w:before="0" w:after="0"/>
            </w:pPr>
            <w:r w:rsidRPr="000C022C">
              <w:t>•</w:t>
            </w:r>
            <w:r w:rsidRPr="000C022C">
              <w:tab/>
              <w:t>cost?</w:t>
            </w:r>
          </w:p>
        </w:tc>
      </w:tr>
    </w:tbl>
    <w:p w14:paraId="2BD3D099" w14:textId="77777777" w:rsidR="00444D35" w:rsidRPr="00444D35" w:rsidRDefault="00444D35" w:rsidP="008C7854">
      <w:pPr>
        <w:rPr>
          <w:sz w:val="2"/>
        </w:rPr>
      </w:pP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444D35" w14:paraId="5DF03612" w14:textId="77777777" w:rsidTr="00C0405D">
        <w:tc>
          <w:tcPr>
            <w:tcW w:w="476" w:type="dxa"/>
          </w:tcPr>
          <w:p w14:paraId="77F65266" w14:textId="77777777" w:rsidR="00444D35" w:rsidRDefault="00444D35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FC40492" w14:textId="77777777" w:rsidR="00444D35" w:rsidRPr="0057318B" w:rsidRDefault="00444D35" w:rsidP="00C0405D">
            <w:pPr>
              <w:pStyle w:val="questions"/>
              <w:ind w:left="0" w:firstLine="0"/>
              <w:jc w:val="center"/>
              <w:rPr>
                <w:b/>
              </w:rPr>
            </w:pPr>
            <w:r w:rsidRPr="0057318B">
              <w:rPr>
                <w:b/>
                <w:color w:val="FFFFFF" w:themeColor="background1"/>
              </w:rPr>
              <w:t>10</w:t>
            </w:r>
          </w:p>
        </w:tc>
      </w:tr>
    </w:tbl>
    <w:p w14:paraId="635732FE" w14:textId="77777777" w:rsidR="00444D35" w:rsidRDefault="00444D35" w:rsidP="008C7854"/>
    <w:p w14:paraId="234C2E0A" w14:textId="77777777" w:rsidR="00444D35" w:rsidRDefault="00444D35" w:rsidP="008C7854">
      <w:pPr>
        <w:sectPr w:rsidR="00444D35" w:rsidSect="008C785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444D35" w14:paraId="4D0B7B0C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3C8F0176" w14:textId="77777777" w:rsidR="00444D35" w:rsidRPr="00A96F8A" w:rsidRDefault="00444D35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5537DED0" w14:textId="77777777" w:rsidR="00444D35" w:rsidRPr="00A96F8A" w:rsidRDefault="00444D35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5B6BAE53" w14:textId="77777777" w:rsidR="00444D35" w:rsidRPr="00A96F8A" w:rsidRDefault="00444D35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</w:t>
            </w:r>
            <w:r w:rsidRPr="00A96F8A">
              <w:rPr>
                <w:b/>
                <w:color w:val="FFFFFF" w:themeColor="background1"/>
                <w:sz w:val="28"/>
              </w:rPr>
              <w:t>0</w:t>
            </w:r>
          </w:p>
        </w:tc>
      </w:tr>
    </w:tbl>
    <w:p w14:paraId="1590BB35" w14:textId="6C6AA124" w:rsidR="00C812A9" w:rsidRPr="00C812A9" w:rsidRDefault="00C812A9" w:rsidP="00C812A9">
      <w:pPr>
        <w:rPr>
          <w:sz w:val="2"/>
          <w:szCs w:val="2"/>
        </w:rPr>
      </w:pPr>
    </w:p>
    <w:sectPr w:rsidR="00C812A9" w:rsidRPr="00C812A9" w:rsidSect="009B610D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0247" w14:textId="77777777" w:rsidR="007F0E04" w:rsidRDefault="007F0E04" w:rsidP="007D4E1E">
      <w:r>
        <w:separator/>
      </w:r>
    </w:p>
  </w:endnote>
  <w:endnote w:type="continuationSeparator" w:id="0">
    <w:p w14:paraId="6B9ADA91" w14:textId="77777777" w:rsidR="007F0E04" w:rsidRDefault="007F0E04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an Std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F8B7" w14:textId="43C1D2F6" w:rsidR="002138CC" w:rsidRPr="009C3AE4" w:rsidRDefault="007F0E04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43232202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370ACD" w:rsidRPr="00BF35B4">
          <w:rPr>
            <w:b/>
            <w:bCs/>
            <w:i/>
            <w:iCs/>
          </w:rPr>
          <w:t>AMERICAN THINK</w:t>
        </w:r>
      </w:sdtContent>
    </w:sdt>
    <w:r w:rsidR="002138CC" w:rsidRPr="00BF35B4">
      <w:rPr>
        <w:b/>
        <w:bCs/>
        <w:i/>
        <w:iCs/>
      </w:rPr>
      <w:t xml:space="preserve"> 2</w:t>
    </w:r>
    <w:r w:rsidR="002138CC" w:rsidRPr="00BF35B4">
      <w:rPr>
        <w:b/>
        <w:bCs/>
        <w:i/>
        <w:iCs/>
        <w:vertAlign w:val="superscript"/>
      </w:rPr>
      <w:t>nd</w:t>
    </w:r>
    <w:r w:rsidR="002138CC" w:rsidRPr="00BF35B4">
      <w:rPr>
        <w:b/>
        <w:bCs/>
        <w:i/>
        <w:iCs/>
      </w:rPr>
      <w:t xml:space="preserve"> Edition</w:t>
    </w:r>
    <w:r w:rsidR="002138CC">
      <w:t xml:space="preserve">  </w:t>
    </w:r>
    <w:sdt>
      <w:sdtPr>
        <w:alias w:val="Subject"/>
        <w:tag w:val=""/>
        <w:id w:val="-145408417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214059725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44D35">
          <w:t>Skills Test 2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445024">
      <w:rPr>
        <w:rStyle w:val="TitleChar"/>
        <w:sz w:val="20"/>
        <w:szCs w:val="20"/>
      </w:rPr>
      <w:t>2022</w:t>
    </w:r>
    <w:proofErr w:type="gramEnd"/>
    <w:r w:rsidR="000C49AA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0C49AA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47292" w14:textId="77777777" w:rsidR="007F0E04" w:rsidRDefault="007F0E04" w:rsidP="007D4E1E">
      <w:r>
        <w:separator/>
      </w:r>
    </w:p>
  </w:footnote>
  <w:footnote w:type="continuationSeparator" w:id="0">
    <w:p w14:paraId="0AF20B62" w14:textId="77777777" w:rsidR="007F0E04" w:rsidRDefault="007F0E04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A0A68" w14:textId="5EE1EA11" w:rsidR="002138CC" w:rsidRDefault="00920438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1BDD67F1" wp14:editId="5D2083D8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63E54" w14:textId="507C51E2" w:rsidR="00431C9E" w:rsidRPr="00287928" w:rsidRDefault="007F0E04" w:rsidP="00431C9E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431C9E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DD67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" stroked="f">
              <v:path arrowok="t"/>
              <v:textbox>
                <w:txbxContent>
                  <w:p w14:paraId="40963E54" w14:textId="507C51E2" w:rsidR="00431C9E" w:rsidRPr="00287928" w:rsidRDefault="007F0E04" w:rsidP="00431C9E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431C9E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1DFBE3A8" wp14:editId="436ECEEF">
              <wp:simplePos x="0" y="0"/>
              <wp:positionH relativeFrom="column">
                <wp:posOffset>2668905</wp:posOffset>
              </wp:positionH>
              <wp:positionV relativeFrom="paragraph">
                <wp:posOffset>266700</wp:posOffset>
              </wp:positionV>
              <wp:extent cx="1187450" cy="42418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87450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C8B00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FBE3A8" id="Text Box 2" o:spid="_x0000_s1027" type="#_x0000_t202" style="position:absolute;margin-left:210.15pt;margin-top:21pt;width:93.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" stroked="f">
              <v:textbox>
                <w:txbxContent>
                  <w:p w14:paraId="1FAC8B00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A50B33" wp14:editId="0D057C05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2135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CDF5426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AA50B33" id="Text Box 4" o:spid="_x0000_s1028" style="position:absolute;margin-left:-4.35pt;margin-top:82.5pt;width:545.0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" fillcolor="window" strokeweight=".5pt">
              <v:path arrowok="t"/>
              <v:textbox>
                <w:txbxContent>
                  <w:p w14:paraId="5CDF5426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5A235C2" wp14:editId="26739373">
              <wp:simplePos x="0" y="0"/>
              <wp:positionH relativeFrom="column">
                <wp:posOffset>5430520</wp:posOffset>
              </wp:positionH>
              <wp:positionV relativeFrom="paragraph">
                <wp:posOffset>161290</wp:posOffset>
              </wp:positionV>
              <wp:extent cx="1595120" cy="45212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172727940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2A98F657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A235C2" id="_x0000_s1029" type="#_x0000_t202" style="position:absolute;margin-left:427.6pt;margin-top:12.7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&#13;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172727940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2A98F657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11B73BC" wp14:editId="3AEC6F21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44"/>
                            </w:rPr>
                            <w:alias w:val="Title"/>
                            <w:tag w:val=""/>
                            <w:id w:val="66790718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FDB3E8B" w14:textId="77777777" w:rsidR="002138CC" w:rsidRPr="00162C83" w:rsidRDefault="00444D35" w:rsidP="007B2585">
                              <w:pPr>
                                <w:pStyle w:val="Title"/>
                                <w:rPr>
                                  <w:sz w:val="36"/>
                                </w:rPr>
                              </w:pPr>
                              <w:r w:rsidRPr="00D07A75">
                                <w:rPr>
                                  <w:szCs w:val="44"/>
                                </w:rPr>
                                <w:t>Skills T</w:t>
                              </w:r>
                              <w:r w:rsidR="00162C83" w:rsidRPr="00D07A75">
                                <w:rPr>
                                  <w:szCs w:val="44"/>
                                </w:rPr>
                                <w:t xml:space="preserve">est </w:t>
                              </w:r>
                              <w:r w:rsidR="005E7B7F" w:rsidRPr="00D07A75">
                                <w:rPr>
                                  <w:szCs w:val="44"/>
                                </w:rPr>
                                <w:t xml:space="preserve">2 </w:t>
                              </w:r>
                              <w:r w:rsidR="00162C83" w:rsidRPr="00D07A75">
                                <w:rPr>
                                  <w:szCs w:val="44"/>
                                </w:rPr>
                                <w:t>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1B73BC" id="_x0000_s1030" type="#_x0000_t202" style="position:absolute;margin-left:273pt;margin-top:44.35pt;width:272.9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" stroked="f">
              <v:textbox style="mso-fit-shape-to-text:t">
                <w:txbxContent>
                  <w:sdt>
                    <w:sdtPr>
                      <w:rPr>
                        <w:szCs w:val="44"/>
                      </w:rPr>
                      <w:alias w:val="Title"/>
                      <w:tag w:val=""/>
                      <w:id w:val="66790718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FDB3E8B" w14:textId="77777777" w:rsidR="002138CC" w:rsidRPr="00162C83" w:rsidRDefault="00444D35" w:rsidP="007B2585">
                        <w:pPr>
                          <w:pStyle w:val="Title"/>
                          <w:rPr>
                            <w:sz w:val="36"/>
                          </w:rPr>
                        </w:pPr>
                        <w:r w:rsidRPr="00D07A75">
                          <w:rPr>
                            <w:szCs w:val="44"/>
                          </w:rPr>
                          <w:t>Skills T</w:t>
                        </w:r>
                        <w:r w:rsidR="00162C83" w:rsidRPr="00D07A75">
                          <w:rPr>
                            <w:szCs w:val="44"/>
                          </w:rPr>
                          <w:t xml:space="preserve">est </w:t>
                        </w:r>
                        <w:r w:rsidR="005E7B7F" w:rsidRPr="00D07A75">
                          <w:rPr>
                            <w:szCs w:val="44"/>
                          </w:rPr>
                          <w:t xml:space="preserve">2 </w:t>
                        </w:r>
                        <w:r w:rsidR="00162C83" w:rsidRPr="00D07A75">
                          <w:rPr>
                            <w:szCs w:val="44"/>
                          </w:rPr>
                          <w:t>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0CD2"/>
    <w:multiLevelType w:val="hybridMultilevel"/>
    <w:tmpl w:val="A000D0B6"/>
    <w:lvl w:ilvl="0" w:tplc="529A476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53681"/>
    <w:multiLevelType w:val="hybridMultilevel"/>
    <w:tmpl w:val="7D968358"/>
    <w:lvl w:ilvl="0" w:tplc="AAC032B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D69D7"/>
    <w:multiLevelType w:val="hybridMultilevel"/>
    <w:tmpl w:val="3E582BB2"/>
    <w:lvl w:ilvl="0" w:tplc="8EEC9F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22054"/>
    <w:multiLevelType w:val="hybridMultilevel"/>
    <w:tmpl w:val="FE0E0A12"/>
    <w:lvl w:ilvl="0" w:tplc="84BE0172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47432"/>
    <w:multiLevelType w:val="hybridMultilevel"/>
    <w:tmpl w:val="D408E5E4"/>
    <w:lvl w:ilvl="0" w:tplc="27C4D78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9136C"/>
    <w:multiLevelType w:val="hybridMultilevel"/>
    <w:tmpl w:val="9D0082A8"/>
    <w:lvl w:ilvl="0" w:tplc="E2C2BBE6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94217"/>
    <w:multiLevelType w:val="hybridMultilevel"/>
    <w:tmpl w:val="52C25E26"/>
    <w:lvl w:ilvl="0" w:tplc="2DC409DE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4EA"/>
    <w:rsid w:val="000247D2"/>
    <w:rsid w:val="00031600"/>
    <w:rsid w:val="00032627"/>
    <w:rsid w:val="00053EB0"/>
    <w:rsid w:val="0006416F"/>
    <w:rsid w:val="00067310"/>
    <w:rsid w:val="00071F30"/>
    <w:rsid w:val="00074444"/>
    <w:rsid w:val="000A0488"/>
    <w:rsid w:val="000A0B19"/>
    <w:rsid w:val="000A68DD"/>
    <w:rsid w:val="000B1F11"/>
    <w:rsid w:val="000C49AA"/>
    <w:rsid w:val="000C5B77"/>
    <w:rsid w:val="000D2128"/>
    <w:rsid w:val="000D2177"/>
    <w:rsid w:val="000F085C"/>
    <w:rsid w:val="00103CF1"/>
    <w:rsid w:val="00111829"/>
    <w:rsid w:val="00122040"/>
    <w:rsid w:val="00124858"/>
    <w:rsid w:val="001276CA"/>
    <w:rsid w:val="00130EE5"/>
    <w:rsid w:val="00162C83"/>
    <w:rsid w:val="00174353"/>
    <w:rsid w:val="00191D02"/>
    <w:rsid w:val="001B7DDE"/>
    <w:rsid w:val="001C2488"/>
    <w:rsid w:val="001E2BAC"/>
    <w:rsid w:val="001E5E08"/>
    <w:rsid w:val="002138CC"/>
    <w:rsid w:val="00235865"/>
    <w:rsid w:val="00276F51"/>
    <w:rsid w:val="00282490"/>
    <w:rsid w:val="00283EC9"/>
    <w:rsid w:val="00287928"/>
    <w:rsid w:val="002C674A"/>
    <w:rsid w:val="0030735E"/>
    <w:rsid w:val="003400A8"/>
    <w:rsid w:val="00367F51"/>
    <w:rsid w:val="00370ACD"/>
    <w:rsid w:val="00377C19"/>
    <w:rsid w:val="00380422"/>
    <w:rsid w:val="003828D1"/>
    <w:rsid w:val="003D1F75"/>
    <w:rsid w:val="003D29F0"/>
    <w:rsid w:val="003F7E49"/>
    <w:rsid w:val="00402F98"/>
    <w:rsid w:val="00431C9E"/>
    <w:rsid w:val="00433899"/>
    <w:rsid w:val="00444D35"/>
    <w:rsid w:val="00445024"/>
    <w:rsid w:val="00463DFD"/>
    <w:rsid w:val="00464330"/>
    <w:rsid w:val="00471407"/>
    <w:rsid w:val="00482BF1"/>
    <w:rsid w:val="004974EA"/>
    <w:rsid w:val="004A338D"/>
    <w:rsid w:val="004B27D5"/>
    <w:rsid w:val="004C50D8"/>
    <w:rsid w:val="004D333C"/>
    <w:rsid w:val="00550B3D"/>
    <w:rsid w:val="0057318B"/>
    <w:rsid w:val="005C383C"/>
    <w:rsid w:val="005E7B7F"/>
    <w:rsid w:val="00621DA9"/>
    <w:rsid w:val="00625907"/>
    <w:rsid w:val="00625E5D"/>
    <w:rsid w:val="00630268"/>
    <w:rsid w:val="0065099D"/>
    <w:rsid w:val="00681884"/>
    <w:rsid w:val="00686B00"/>
    <w:rsid w:val="006B0431"/>
    <w:rsid w:val="00705EF8"/>
    <w:rsid w:val="00737883"/>
    <w:rsid w:val="007425AD"/>
    <w:rsid w:val="00754A36"/>
    <w:rsid w:val="007565ED"/>
    <w:rsid w:val="0076624E"/>
    <w:rsid w:val="007667E7"/>
    <w:rsid w:val="00783A7A"/>
    <w:rsid w:val="00785D4E"/>
    <w:rsid w:val="007B2585"/>
    <w:rsid w:val="007C2B16"/>
    <w:rsid w:val="007C6DA6"/>
    <w:rsid w:val="007D4713"/>
    <w:rsid w:val="007D4E1E"/>
    <w:rsid w:val="007D5EE9"/>
    <w:rsid w:val="007F0E04"/>
    <w:rsid w:val="008026BB"/>
    <w:rsid w:val="00802ADD"/>
    <w:rsid w:val="008046F3"/>
    <w:rsid w:val="00807121"/>
    <w:rsid w:val="00817671"/>
    <w:rsid w:val="0081797A"/>
    <w:rsid w:val="00824797"/>
    <w:rsid w:val="00824947"/>
    <w:rsid w:val="008C7854"/>
    <w:rsid w:val="00901212"/>
    <w:rsid w:val="00902D5E"/>
    <w:rsid w:val="009131BB"/>
    <w:rsid w:val="009179C8"/>
    <w:rsid w:val="00920438"/>
    <w:rsid w:val="00941839"/>
    <w:rsid w:val="009764AB"/>
    <w:rsid w:val="009966B3"/>
    <w:rsid w:val="009A0575"/>
    <w:rsid w:val="009A38C0"/>
    <w:rsid w:val="009B2302"/>
    <w:rsid w:val="009B610D"/>
    <w:rsid w:val="009C0F97"/>
    <w:rsid w:val="009C3AE4"/>
    <w:rsid w:val="009F6F38"/>
    <w:rsid w:val="00A27B87"/>
    <w:rsid w:val="00A30025"/>
    <w:rsid w:val="00A45E32"/>
    <w:rsid w:val="00A45FE2"/>
    <w:rsid w:val="00A63F41"/>
    <w:rsid w:val="00A81336"/>
    <w:rsid w:val="00A96F8A"/>
    <w:rsid w:val="00AB623F"/>
    <w:rsid w:val="00AC168D"/>
    <w:rsid w:val="00AC6566"/>
    <w:rsid w:val="00AE55EA"/>
    <w:rsid w:val="00AF3458"/>
    <w:rsid w:val="00AF54E4"/>
    <w:rsid w:val="00AF5D35"/>
    <w:rsid w:val="00B3501E"/>
    <w:rsid w:val="00B542F0"/>
    <w:rsid w:val="00B5696E"/>
    <w:rsid w:val="00B649A5"/>
    <w:rsid w:val="00B83596"/>
    <w:rsid w:val="00B94B89"/>
    <w:rsid w:val="00BC2F79"/>
    <w:rsid w:val="00BF35B4"/>
    <w:rsid w:val="00C014DE"/>
    <w:rsid w:val="00C30CFD"/>
    <w:rsid w:val="00C31212"/>
    <w:rsid w:val="00C36F4C"/>
    <w:rsid w:val="00C54167"/>
    <w:rsid w:val="00C812A9"/>
    <w:rsid w:val="00CA0573"/>
    <w:rsid w:val="00CB22D3"/>
    <w:rsid w:val="00CB66BC"/>
    <w:rsid w:val="00CC045F"/>
    <w:rsid w:val="00CE7C60"/>
    <w:rsid w:val="00CF731F"/>
    <w:rsid w:val="00D016E8"/>
    <w:rsid w:val="00D07A75"/>
    <w:rsid w:val="00D10E82"/>
    <w:rsid w:val="00D10F23"/>
    <w:rsid w:val="00D22EBA"/>
    <w:rsid w:val="00D469D9"/>
    <w:rsid w:val="00D47B45"/>
    <w:rsid w:val="00D544C1"/>
    <w:rsid w:val="00D57E9A"/>
    <w:rsid w:val="00D61820"/>
    <w:rsid w:val="00D708CA"/>
    <w:rsid w:val="00DA6E64"/>
    <w:rsid w:val="00DD3E17"/>
    <w:rsid w:val="00DD555A"/>
    <w:rsid w:val="00DE66CA"/>
    <w:rsid w:val="00E065D7"/>
    <w:rsid w:val="00E24071"/>
    <w:rsid w:val="00E474EB"/>
    <w:rsid w:val="00E638ED"/>
    <w:rsid w:val="00E66772"/>
    <w:rsid w:val="00E70B53"/>
    <w:rsid w:val="00E8273E"/>
    <w:rsid w:val="00E95343"/>
    <w:rsid w:val="00EE4252"/>
    <w:rsid w:val="00EE463E"/>
    <w:rsid w:val="00EF4088"/>
    <w:rsid w:val="00F03E01"/>
    <w:rsid w:val="00F52A6B"/>
    <w:rsid w:val="00F85DA7"/>
    <w:rsid w:val="00F9192E"/>
    <w:rsid w:val="00FA1087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921D5"/>
  <w15:docId w15:val="{D711B35D-DAC7-47EB-8574-3F3489E1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A75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7A75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D07A75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D07A75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D07A75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07A75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A75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D07A75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07A75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D07A75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D07A75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D07A75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D07A75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D07A75"/>
  </w:style>
  <w:style w:type="paragraph" w:customStyle="1" w:styleId="Normaldialogue2">
    <w:name w:val="Normal dialogue 2"/>
    <w:basedOn w:val="Normal"/>
    <w:link w:val="Normaldialogue2Char"/>
    <w:qFormat/>
    <w:rsid w:val="00D07A75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D07A75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D07A75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D07A75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D07A75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D07A75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D07A75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D07A75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D07A75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D07A75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D07A75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D07A75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D07A75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D07A75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D07A75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D07A75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D07A75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D07A75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D07A75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D07A75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D07A75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D07A75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D07A75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D07A75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D07A75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D07A75"/>
  </w:style>
  <w:style w:type="paragraph" w:customStyle="1" w:styleId="checkbox">
    <w:name w:val="checkbox"/>
    <w:basedOn w:val="Normal"/>
    <w:link w:val="checkboxChar"/>
    <w:qFormat/>
    <w:rsid w:val="00D07A75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D07A75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D07A75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D07A75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D07A75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D07A75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D07A75"/>
    <w:rPr>
      <w:rFonts w:ascii="Helvetica" w:hAnsi="Helvetica" w:cs="Helvetica"/>
      <w:b/>
      <w:bCs/>
      <w:sz w:val="18"/>
      <w:szCs w:val="24"/>
    </w:rPr>
  </w:style>
  <w:style w:type="paragraph" w:customStyle="1" w:styleId="04-NL1stlineWOL">
    <w:name w:val="04 - NL 1st line WOL"/>
    <w:basedOn w:val="Normal"/>
    <w:uiPriority w:val="99"/>
    <w:rsid w:val="00162C83"/>
    <w:pPr>
      <w:widowControl/>
      <w:tabs>
        <w:tab w:val="clear" w:pos="284"/>
        <w:tab w:val="left" w:pos="907"/>
      </w:tabs>
      <w:suppressAutoHyphens/>
      <w:spacing w:before="11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Normal"/>
    <w:uiPriority w:val="99"/>
    <w:rsid w:val="00162C83"/>
    <w:pPr>
      <w:widowControl/>
      <w:tabs>
        <w:tab w:val="clear" w:pos="284"/>
        <w:tab w:val="left" w:pos="907"/>
      </w:tabs>
      <w:suppressAutoHyphens/>
      <w:spacing w:before="4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00A8"/>
    <w:rPr>
      <w:sz w:val="16"/>
      <w:szCs w:val="16"/>
    </w:rPr>
  </w:style>
  <w:style w:type="paragraph" w:styleId="Revision">
    <w:name w:val="Revision"/>
    <w:hidden/>
    <w:uiPriority w:val="99"/>
    <w:semiHidden/>
    <w:rsid w:val="008026BB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OneDrive%20-%20Cambridge%20University%20Press\Think%20test%20task\04%20formatted%20word%20tests\L1\skills%20tests\Extension\Skills%20Tests%201%20Extension-%20Unit%20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82EB63-B61C-4438-891A-F1BF7A6C20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4294E-67E5-4615-A8EE-3AF07DE1023D}"/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C:\Users\mbenn\OneDrive - Cambridge University Press\Think test task\04 formatted word tests\L1\skills tests\Extension\Skills Tests 1 Extension- Unit 2.dotm</Template>
  <TotalTime>2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2 Extension</vt:lpstr>
    </vt:vector>
  </TitlesOfParts>
  <Company>Cambridge University Press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2 Extension</dc:title>
  <dc:subject>Level 1</dc:subject>
  <dc:creator>Mark Benn</dc:creator>
  <cp:keywords/>
  <dc:description/>
  <cp:lastModifiedBy>Liz Nelson</cp:lastModifiedBy>
  <cp:revision>2</cp:revision>
  <dcterms:created xsi:type="dcterms:W3CDTF">2021-09-16T10:05:00Z</dcterms:created>
  <dcterms:modified xsi:type="dcterms:W3CDTF">2021-09-16T10:05:00Z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General_1" visible="true" label="Project.NewMacros.General" imageMso="ListMacros" onAction="General"/>
      </mso:documentControls>
    </mso:qat>
  </mso:ribbon>
</mso:customUI>
</file>